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F1E474" w14:textId="272401A6" w:rsidR="00D33141" w:rsidRPr="00A91667" w:rsidRDefault="009D755B" w:rsidP="00D33141">
      <w:pPr>
        <w:pStyle w:val="CRCoverPage"/>
        <w:tabs>
          <w:tab w:val="right" w:pos="9639"/>
        </w:tabs>
        <w:spacing w:after="0"/>
        <w:rPr>
          <w:b/>
          <w:i/>
          <w:noProof/>
          <w:sz w:val="28"/>
          <w:lang w:val="de-DE"/>
        </w:rPr>
      </w:pPr>
      <w:r w:rsidRPr="00464400">
        <w:rPr>
          <w:b/>
          <w:noProof/>
          <w:sz w:val="24"/>
          <w:lang w:val="en-US"/>
        </w:rPr>
        <w:t>3GPP TSG-</w:t>
      </w:r>
      <w:r>
        <w:fldChar w:fldCharType="begin"/>
      </w:r>
      <w:r w:rsidRPr="00464400">
        <w:rPr>
          <w:lang w:val="en-US"/>
        </w:rPr>
        <w:instrText xml:space="preserve"> DOCPROPERTY  TSG/WGRef  \* MERGEFORMAT </w:instrText>
      </w:r>
      <w:r>
        <w:fldChar w:fldCharType="separate"/>
      </w:r>
      <w:r w:rsidRPr="00464400">
        <w:rPr>
          <w:b/>
          <w:noProof/>
          <w:sz w:val="24"/>
          <w:lang w:val="en-US"/>
        </w:rPr>
        <w:t>SA4</w:t>
      </w:r>
      <w:r>
        <w:rPr>
          <w:b/>
          <w:noProof/>
          <w:sz w:val="24"/>
        </w:rPr>
        <w:fldChar w:fldCharType="end"/>
      </w:r>
      <w:r w:rsidRPr="00464400">
        <w:rPr>
          <w:b/>
          <w:noProof/>
          <w:sz w:val="24"/>
          <w:lang w:val="en-US"/>
        </w:rPr>
        <w:t xml:space="preserve"> Meeting #</w:t>
      </w:r>
      <w:r>
        <w:fldChar w:fldCharType="begin"/>
      </w:r>
      <w:r w:rsidRPr="00464400">
        <w:rPr>
          <w:lang w:val="en-US"/>
        </w:rPr>
        <w:instrText xml:space="preserve"> DOCPROPERTY  MtgSeq  \* MERGEFORMAT </w:instrText>
      </w:r>
      <w:r>
        <w:fldChar w:fldCharType="separate"/>
      </w:r>
      <w:r w:rsidRPr="008A7E9C">
        <w:rPr>
          <w:b/>
          <w:noProof/>
          <w:sz w:val="24"/>
          <w:lang w:val="en-US"/>
        </w:rPr>
        <w:t>1</w:t>
      </w:r>
      <w:r>
        <w:rPr>
          <w:b/>
          <w:noProof/>
          <w:sz w:val="24"/>
          <w:lang w:val="en-US"/>
        </w:rPr>
        <w:t>1</w:t>
      </w:r>
      <w:r w:rsidR="009845AB">
        <w:rPr>
          <w:b/>
          <w:noProof/>
          <w:sz w:val="24"/>
          <w:lang w:val="en-US"/>
        </w:rPr>
        <w:t>7</w:t>
      </w:r>
      <w:r w:rsidRPr="008A7E9C">
        <w:rPr>
          <w:b/>
          <w:noProof/>
          <w:sz w:val="24"/>
          <w:lang w:val="en-US"/>
        </w:rPr>
        <w:t>e</w:t>
      </w:r>
      <w:r>
        <w:fldChar w:fldCharType="end"/>
      </w:r>
      <w:r w:rsidR="00D33141" w:rsidRPr="00A91667">
        <w:rPr>
          <w:b/>
          <w:i/>
          <w:noProof/>
          <w:sz w:val="28"/>
          <w:lang w:val="de-DE"/>
        </w:rPr>
        <w:tab/>
      </w:r>
      <w:r w:rsidR="00A91667" w:rsidRPr="00A91667">
        <w:rPr>
          <w:b/>
          <w:i/>
          <w:noProof/>
          <w:sz w:val="28"/>
          <w:lang w:val="de-DE"/>
        </w:rPr>
        <w:t>S4</w:t>
      </w:r>
      <w:r>
        <w:rPr>
          <w:b/>
          <w:i/>
          <w:noProof/>
          <w:sz w:val="28"/>
          <w:lang w:val="de-DE"/>
        </w:rPr>
        <w:t>-</w:t>
      </w:r>
      <w:r w:rsidR="00D97877">
        <w:rPr>
          <w:b/>
          <w:i/>
          <w:noProof/>
          <w:sz w:val="28"/>
          <w:lang w:val="de-DE"/>
        </w:rPr>
        <w:t>2</w:t>
      </w:r>
      <w:r w:rsidR="009845AB">
        <w:rPr>
          <w:b/>
          <w:i/>
          <w:noProof/>
          <w:sz w:val="28"/>
          <w:lang w:val="de-DE"/>
        </w:rPr>
        <w:t>20</w:t>
      </w:r>
      <w:r w:rsidR="003161E9">
        <w:rPr>
          <w:b/>
          <w:i/>
          <w:noProof/>
          <w:sz w:val="28"/>
          <w:lang w:val="de-DE"/>
        </w:rPr>
        <w:t>233</w:t>
      </w:r>
    </w:p>
    <w:p w14:paraId="5D2C253C" w14:textId="47485F7C" w:rsidR="001E41F3" w:rsidRPr="006E304C" w:rsidRDefault="009D755B" w:rsidP="003161E9">
      <w:pPr>
        <w:pStyle w:val="CRCoverPage"/>
        <w:tabs>
          <w:tab w:val="left" w:pos="7200"/>
          <w:tab w:val="right" w:pos="9639"/>
        </w:tabs>
        <w:outlineLvl w:val="0"/>
        <w:rPr>
          <w:bCs/>
          <w:noProof/>
          <w:sz w:val="24"/>
        </w:rPr>
      </w:pPr>
      <w:r>
        <w:fldChar w:fldCharType="begin"/>
      </w:r>
      <w:r w:rsidRPr="00464400">
        <w:rPr>
          <w:lang w:val="en-US"/>
        </w:rPr>
        <w:instrText xml:space="preserve"> DOCPROPERTY  Location  \* MERGEFORMAT </w:instrText>
      </w:r>
      <w:r>
        <w:fldChar w:fldCharType="separate"/>
      </w:r>
      <w:r w:rsidRPr="00CA1228">
        <w:rPr>
          <w:b/>
          <w:noProof/>
          <w:sz w:val="24"/>
          <w:lang w:val="en-US"/>
        </w:rPr>
        <w:t>Electronic meeting</w:t>
      </w:r>
      <w:r>
        <w:rPr>
          <w:b/>
          <w:noProof/>
          <w:sz w:val="24"/>
        </w:rPr>
        <w:fldChar w:fldCharType="end"/>
      </w:r>
      <w:r>
        <w:rPr>
          <w:b/>
          <w:noProof/>
          <w:sz w:val="24"/>
        </w:rPr>
        <w:t xml:space="preserve">, </w:t>
      </w:r>
      <w:r w:rsidRPr="0010338B">
        <w:rPr>
          <w:b/>
          <w:noProof/>
          <w:sz w:val="24"/>
          <w:lang w:val="en-US"/>
        </w:rPr>
        <w:fldChar w:fldCharType="begin"/>
      </w:r>
      <w:r w:rsidRPr="0010338B">
        <w:rPr>
          <w:b/>
          <w:noProof/>
          <w:sz w:val="24"/>
          <w:lang w:val="en-US"/>
        </w:rPr>
        <w:instrText xml:space="preserve"> DOCPROPERTY  Country  \* MERGEFORMAT </w:instrText>
      </w:r>
      <w:r w:rsidRPr="0010338B">
        <w:rPr>
          <w:b/>
          <w:noProof/>
          <w:sz w:val="24"/>
          <w:lang w:val="en-US"/>
        </w:rPr>
        <w:fldChar w:fldCharType="separate"/>
      </w:r>
      <w:r>
        <w:rPr>
          <w:b/>
          <w:noProof/>
          <w:sz w:val="24"/>
          <w:lang w:val="en-US"/>
        </w:rPr>
        <w:t>Telco</w:t>
      </w:r>
      <w:r w:rsidRPr="0010338B">
        <w:rPr>
          <w:b/>
          <w:noProof/>
          <w:sz w:val="24"/>
          <w:lang w:val="en-US"/>
        </w:rPr>
        <w:fldChar w:fldCharType="end"/>
      </w:r>
      <w:r>
        <w:rPr>
          <w:b/>
          <w:noProof/>
          <w:sz w:val="24"/>
        </w:rPr>
        <w:t xml:space="preserve">, </w:t>
      </w:r>
      <w:r w:rsidR="009845AB">
        <w:rPr>
          <w:b/>
          <w:noProof/>
          <w:sz w:val="24"/>
        </w:rPr>
        <w:t>February</w:t>
      </w:r>
      <w:r>
        <w:rPr>
          <w:b/>
          <w:noProof/>
          <w:sz w:val="24"/>
        </w:rPr>
        <w:t xml:space="preserve"> </w:t>
      </w:r>
      <w:r w:rsidR="00E764BE">
        <w:rPr>
          <w:b/>
          <w:noProof/>
          <w:sz w:val="24"/>
        </w:rPr>
        <w:t>1</w:t>
      </w:r>
      <w:r w:rsidR="009845AB">
        <w:rPr>
          <w:b/>
          <w:noProof/>
          <w:sz w:val="24"/>
        </w:rPr>
        <w:t>4</w:t>
      </w:r>
      <w:r w:rsidR="00E764BE">
        <w:rPr>
          <w:b/>
          <w:noProof/>
          <w:sz w:val="24"/>
        </w:rPr>
        <w:t>-</w:t>
      </w:r>
      <w:r w:rsidR="009845AB">
        <w:rPr>
          <w:b/>
          <w:noProof/>
          <w:sz w:val="24"/>
        </w:rPr>
        <w:t>23</w:t>
      </w:r>
      <w:r>
        <w:rPr>
          <w:b/>
          <w:noProof/>
          <w:sz w:val="24"/>
        </w:rPr>
        <w:t>, 202</w:t>
      </w:r>
      <w:r w:rsidR="009845AB">
        <w:rPr>
          <w:b/>
          <w:noProof/>
          <w:sz w:val="24"/>
        </w:rPr>
        <w:t>2</w:t>
      </w:r>
      <w:r w:rsidR="003161E9">
        <w:rPr>
          <w:b/>
          <w:noProof/>
          <w:sz w:val="24"/>
        </w:rPr>
        <w:tab/>
        <w:t xml:space="preserve"> </w:t>
      </w:r>
      <w:r w:rsidR="003161E9" w:rsidRPr="003161E9">
        <w:rPr>
          <w:bCs/>
          <w:noProof/>
          <w:sz w:val="24"/>
        </w:rPr>
        <w:t>revision of S4-220071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66768575" w:rsidR="001E41F3" w:rsidRDefault="00E764BE">
            <w:pPr>
              <w:pStyle w:val="CRCoverPage"/>
              <w:spacing w:after="0"/>
              <w:jc w:val="center"/>
              <w:rPr>
                <w:noProof/>
              </w:rPr>
            </w:pPr>
            <w:r>
              <w:rPr>
                <w:b/>
                <w:noProof/>
                <w:sz w:val="32"/>
              </w:rPr>
              <w:t xml:space="preserve">Pseudo </w:t>
            </w:r>
            <w:r w:rsidR="001E41F3">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BF1E7B">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7E3C9C88" w:rsidR="001E41F3" w:rsidRPr="00410371" w:rsidRDefault="00C245DB" w:rsidP="00E13F3D">
            <w:pPr>
              <w:pStyle w:val="CRCoverPage"/>
              <w:spacing w:after="0"/>
              <w:jc w:val="right"/>
              <w:rPr>
                <w:b/>
                <w:noProof/>
                <w:sz w:val="28"/>
              </w:rPr>
            </w:pPr>
            <w:r>
              <w:rPr>
                <w:b/>
                <w:noProof/>
                <w:sz w:val="28"/>
              </w:rPr>
              <w:t>26.</w:t>
            </w:r>
            <w:r w:rsidR="004E09A6">
              <w:rPr>
                <w:b/>
                <w:noProof/>
                <w:sz w:val="28"/>
              </w:rPr>
              <w:t>5</w:t>
            </w:r>
            <w:r w:rsidR="00E764BE">
              <w:rPr>
                <w:b/>
                <w:noProof/>
                <w:sz w:val="28"/>
              </w:rPr>
              <w:t>3</w:t>
            </w:r>
            <w:r w:rsidR="006F540F">
              <w:rPr>
                <w:b/>
                <w:noProof/>
                <w:sz w:val="28"/>
              </w:rPr>
              <w:t>2</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vAlign w:val="center"/>
          </w:tcPr>
          <w:p w14:paraId="04762F27" w14:textId="28AC6916" w:rsidR="001E41F3" w:rsidRPr="00410371" w:rsidRDefault="001E41F3" w:rsidP="00BF1E7B">
            <w:pPr>
              <w:pStyle w:val="CRCoverPage"/>
              <w:spacing w:after="0"/>
              <w:jc w:val="center"/>
              <w:rPr>
                <w:noProof/>
              </w:rPr>
            </w:pP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79484270" w:rsidR="001E41F3" w:rsidRPr="00EE69BA" w:rsidRDefault="001E41F3" w:rsidP="00E13F3D">
            <w:pPr>
              <w:pStyle w:val="CRCoverPage"/>
              <w:spacing w:after="0"/>
              <w:jc w:val="center"/>
              <w:rPr>
                <w:b/>
                <w:noProof/>
                <w:sz w:val="28"/>
                <w:szCs w:val="28"/>
              </w:rPr>
            </w:pP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59724C5A" w:rsidR="001E41F3" w:rsidRPr="00410371" w:rsidRDefault="00E764BE">
            <w:pPr>
              <w:pStyle w:val="CRCoverPage"/>
              <w:spacing w:after="0"/>
              <w:jc w:val="center"/>
              <w:rPr>
                <w:noProof/>
                <w:sz w:val="28"/>
              </w:rPr>
            </w:pPr>
            <w:r>
              <w:rPr>
                <w:b/>
                <w:noProof/>
                <w:sz w:val="28"/>
              </w:rPr>
              <w:t>0.</w:t>
            </w:r>
            <w:r w:rsidR="006F540F">
              <w:rPr>
                <w:b/>
                <w:noProof/>
                <w:sz w:val="28"/>
              </w:rPr>
              <w:t>2.0</w:t>
            </w:r>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3931CC2B" w:rsidR="00F25D98" w:rsidRDefault="00505091" w:rsidP="001E41F3">
            <w:pPr>
              <w:pStyle w:val="CRCoverPage"/>
              <w:spacing w:after="0"/>
              <w:jc w:val="center"/>
              <w:rPr>
                <w:b/>
                <w:caps/>
                <w:noProof/>
              </w:rPr>
            </w:pPr>
            <w:r>
              <w:rPr>
                <w:b/>
                <w:caps/>
                <w:noProof/>
              </w:rPr>
              <w:t>X</w:t>
            </w: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529EB7BF" w:rsidR="00F25D98" w:rsidRDefault="00BD56EA" w:rsidP="001E41F3">
            <w:pPr>
              <w:pStyle w:val="CRCoverPage"/>
              <w:spacing w:after="0"/>
              <w:jc w:val="center"/>
              <w:rPr>
                <w:b/>
                <w:bCs/>
                <w:caps/>
                <w:noProof/>
              </w:rPr>
            </w:pPr>
            <w:r>
              <w:rPr>
                <w:b/>
                <w:bCs/>
                <w:caps/>
                <w:noProof/>
              </w:rPr>
              <w:t>X</w:t>
            </w: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0ED18F06" w:rsidR="001E41F3" w:rsidRDefault="002F796D">
            <w:pPr>
              <w:pStyle w:val="CRCoverPage"/>
              <w:spacing w:after="0"/>
              <w:ind w:left="100"/>
              <w:rPr>
                <w:noProof/>
              </w:rPr>
            </w:pPr>
            <w:r>
              <w:t>Proposed TS 26.532 V0.3.0</w:t>
            </w:r>
          </w:p>
        </w:tc>
      </w:tr>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776F86D9" w:rsidR="001E41F3" w:rsidRDefault="00BF1E7B" w:rsidP="00780A7F">
            <w:pPr>
              <w:pStyle w:val="CRCoverPage"/>
              <w:spacing w:after="0"/>
              <w:rPr>
                <w:noProof/>
              </w:rPr>
            </w:pPr>
            <w:r>
              <w:rPr>
                <w:noProof/>
              </w:rPr>
              <w:t xml:space="preserve">  </w:t>
            </w:r>
            <w:r w:rsidR="001C5B34">
              <w:rPr>
                <w:noProof/>
              </w:rPr>
              <w:t>TS 26.</w:t>
            </w:r>
            <w:r w:rsidR="006A3C9A">
              <w:rPr>
                <w:noProof/>
              </w:rPr>
              <w:t>532</w:t>
            </w:r>
            <w:r w:rsidR="00946D04">
              <w:rPr>
                <w:noProof/>
              </w:rPr>
              <w:t xml:space="preserve"> Rapport</w:t>
            </w:r>
            <w:r w:rsidR="008D6199">
              <w:rPr>
                <w:noProof/>
              </w:rPr>
              <w:t>eur (Charles Lo,</w:t>
            </w:r>
            <w:r w:rsidR="006A3C9A">
              <w:rPr>
                <w:noProof/>
              </w:rPr>
              <w:t xml:space="preserve"> </w:t>
            </w:r>
            <w:r w:rsidR="00780A7F">
              <w:rPr>
                <w:noProof/>
              </w:rPr>
              <w:t>Qualcomm Incorporated</w:t>
            </w:r>
            <w:r w:rsidR="008D6199">
              <w:rPr>
                <w:noProof/>
              </w:rPr>
              <w:t>)</w:t>
            </w:r>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77777777" w:rsidR="001E41F3" w:rsidRDefault="00D5423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C2F14">
              <w:rPr>
                <w:noProof/>
              </w:rPr>
              <w:t>SA4</w:t>
            </w:r>
            <w:r>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69D9FFE0" w:rsidR="001E41F3" w:rsidRDefault="00E764BE">
            <w:pPr>
              <w:pStyle w:val="CRCoverPage"/>
              <w:spacing w:after="0"/>
              <w:ind w:left="100"/>
              <w:rPr>
                <w:noProof/>
              </w:rPr>
            </w:pPr>
            <w:r>
              <w:rPr>
                <w:noProof/>
              </w:rPr>
              <w:t>EVEX</w:t>
            </w:r>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167FB1FE" w:rsidR="001E41F3" w:rsidRDefault="00E764BE" w:rsidP="007C2F14">
            <w:pPr>
              <w:pStyle w:val="CRCoverPage"/>
              <w:spacing w:after="0"/>
              <w:ind w:left="100"/>
              <w:rPr>
                <w:noProof/>
              </w:rPr>
            </w:pPr>
            <w:r>
              <w:rPr>
                <w:noProof/>
              </w:rPr>
              <w:t>202</w:t>
            </w:r>
            <w:r w:rsidR="00AF1D99">
              <w:rPr>
                <w:noProof/>
              </w:rPr>
              <w:t>2</w:t>
            </w:r>
            <w:r>
              <w:rPr>
                <w:noProof/>
              </w:rPr>
              <w:t>-</w:t>
            </w:r>
            <w:r w:rsidR="00AF1D99">
              <w:rPr>
                <w:noProof/>
              </w:rPr>
              <w:t>02-</w:t>
            </w:r>
            <w:r w:rsidR="003161E9">
              <w:rPr>
                <w:noProof/>
              </w:rPr>
              <w:t>15</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10F04424" w:rsidR="001E41F3" w:rsidRDefault="0074413A" w:rsidP="00D24991">
            <w:pPr>
              <w:pStyle w:val="CRCoverPage"/>
              <w:spacing w:after="0"/>
              <w:ind w:left="100" w:right="-609"/>
              <w:rPr>
                <w:b/>
                <w:noProof/>
              </w:rPr>
            </w:pPr>
            <w:r>
              <w:rPr>
                <w:b/>
                <w:noProof/>
              </w:rPr>
              <w:t>B</w:t>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78A1A016" w:rsidR="001E41F3" w:rsidRDefault="00910B2C">
            <w:pPr>
              <w:pStyle w:val="CRCoverPage"/>
              <w:spacing w:after="0"/>
              <w:ind w:left="100"/>
              <w:rPr>
                <w:noProof/>
              </w:rPr>
            </w:pPr>
            <w:r>
              <w:rPr>
                <w:noProof/>
              </w:rPr>
              <w:t>Rel-1</w:t>
            </w:r>
            <w:r w:rsidR="00DF21FF">
              <w:rPr>
                <w:noProof/>
              </w:rPr>
              <w:t>7</w:t>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1E41F3" w14:paraId="0BA51FCC" w14:textId="77777777" w:rsidTr="00547111">
        <w:tc>
          <w:tcPr>
            <w:tcW w:w="2694" w:type="dxa"/>
            <w:gridSpan w:val="2"/>
            <w:tcBorders>
              <w:top w:val="single" w:sz="4" w:space="0" w:color="auto"/>
              <w:left w:val="single" w:sz="4" w:space="0" w:color="auto"/>
            </w:tcBorders>
          </w:tcPr>
          <w:p w14:paraId="722B05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3857E" w14:textId="74B66755" w:rsidR="005277EE" w:rsidRDefault="003161E9" w:rsidP="006E4C92">
            <w:pPr>
              <w:pStyle w:val="CRCoverPage"/>
              <w:spacing w:after="0"/>
              <w:rPr>
                <w:noProof/>
              </w:rPr>
            </w:pPr>
            <w:r>
              <w:rPr>
                <w:noProof/>
              </w:rPr>
              <w:t xml:space="preserve">The pCR in S4-220071r01 which proposes an updated editor’s </w:t>
            </w:r>
            <w:r w:rsidR="00894009">
              <w:rPr>
                <w:noProof/>
              </w:rPr>
              <w:t>revi</w:t>
            </w:r>
            <w:r>
              <w:rPr>
                <w:noProof/>
              </w:rPr>
              <w:t>sion of</w:t>
            </w:r>
            <w:r w:rsidR="00993E86">
              <w:rPr>
                <w:noProof/>
              </w:rPr>
              <w:t xml:space="preserve"> </w:t>
            </w:r>
            <w:r w:rsidR="00071431">
              <w:rPr>
                <w:noProof/>
              </w:rPr>
              <w:t xml:space="preserve">(draft) </w:t>
            </w:r>
            <w:r w:rsidR="001924E4">
              <w:rPr>
                <w:noProof/>
              </w:rPr>
              <w:t>TS 26.532</w:t>
            </w:r>
            <w:r>
              <w:rPr>
                <w:noProof/>
              </w:rPr>
              <w:t xml:space="preserve"> as v0.2.1 was agreed by the </w:t>
            </w:r>
            <w:r w:rsidR="00DA430D">
              <w:rPr>
                <w:noProof/>
              </w:rPr>
              <w:t xml:space="preserve">3GPP SA4 </w:t>
            </w:r>
            <w:r>
              <w:rPr>
                <w:noProof/>
              </w:rPr>
              <w:t xml:space="preserve">MBS SWG during SA4#177-e. Furthermore, since the MBS SWG </w:t>
            </w:r>
            <w:r w:rsidR="00DA430D">
              <w:rPr>
                <w:noProof/>
              </w:rPr>
              <w:t xml:space="preserve">at the meeting </w:t>
            </w:r>
            <w:r>
              <w:rPr>
                <w:noProof/>
              </w:rPr>
              <w:t xml:space="preserve">also agreed that v0.2.1 should become the next version of this draft </w:t>
            </w:r>
            <w:r w:rsidR="00993E86">
              <w:rPr>
                <w:noProof/>
              </w:rPr>
              <w:t>specification</w:t>
            </w:r>
            <w:r>
              <w:rPr>
                <w:noProof/>
              </w:rPr>
              <w:t>, this pCR is submitted to formalize such agree</w:t>
            </w:r>
            <w:r w:rsidR="00993E86">
              <w:rPr>
                <w:noProof/>
              </w:rPr>
              <w:t>ment on</w:t>
            </w:r>
            <w:r>
              <w:rPr>
                <w:noProof/>
              </w:rPr>
              <w:t xml:space="preserve"> </w:t>
            </w:r>
            <w:r w:rsidR="00993E86">
              <w:rPr>
                <w:noProof/>
              </w:rPr>
              <w:t xml:space="preserve">the </w:t>
            </w:r>
            <w:r>
              <w:rPr>
                <w:noProof/>
              </w:rPr>
              <w:t>way forward.</w:t>
            </w:r>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Default="001E41F3">
            <w:pPr>
              <w:pStyle w:val="CRCoverPage"/>
              <w:spacing w:after="0"/>
              <w:rPr>
                <w:noProof/>
                <w:sz w:val="8"/>
                <w:szCs w:val="8"/>
              </w:rPr>
            </w:pPr>
          </w:p>
        </w:tc>
      </w:tr>
      <w:tr w:rsidR="001E41F3" w14:paraId="6FE83E06" w14:textId="77777777" w:rsidTr="00547111">
        <w:tc>
          <w:tcPr>
            <w:tcW w:w="2694" w:type="dxa"/>
            <w:gridSpan w:val="2"/>
            <w:tcBorders>
              <w:left w:val="single" w:sz="4" w:space="0" w:color="auto"/>
            </w:tcBorders>
          </w:tcPr>
          <w:p w14:paraId="486A748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8B9D97" w14:textId="7414111C" w:rsidR="001A441A" w:rsidRDefault="00531A9A" w:rsidP="005277EE">
            <w:pPr>
              <w:pStyle w:val="CRCoverPage"/>
              <w:spacing w:after="0"/>
              <w:rPr>
                <w:noProof/>
              </w:rPr>
            </w:pPr>
            <w:r>
              <w:rPr>
                <w:noProof/>
              </w:rPr>
              <w:t xml:space="preserve">Additional text supplied for various </w:t>
            </w:r>
            <w:r w:rsidR="00DE6C63">
              <w:rPr>
                <w:noProof/>
              </w:rPr>
              <w:t>previousl</w:t>
            </w:r>
            <w:r w:rsidR="001A641E">
              <w:rPr>
                <w:noProof/>
              </w:rPr>
              <w:t>y-</w:t>
            </w:r>
            <w:r w:rsidR="00453A53">
              <w:rPr>
                <w:noProof/>
              </w:rPr>
              <w:t xml:space="preserve">empty </w:t>
            </w:r>
            <w:r>
              <w:rPr>
                <w:noProof/>
              </w:rPr>
              <w:t>sections</w:t>
            </w:r>
            <w:r w:rsidR="001A641E">
              <w:rPr>
                <w:noProof/>
              </w:rPr>
              <w:t xml:space="preserve">, </w:t>
            </w:r>
            <w:r w:rsidR="00956CDE">
              <w:rPr>
                <w:noProof/>
              </w:rPr>
              <w:t>new</w:t>
            </w:r>
            <w:r w:rsidR="00A31367">
              <w:rPr>
                <w:noProof/>
              </w:rPr>
              <w:t>ly-included</w:t>
            </w:r>
            <w:r w:rsidR="00956CDE">
              <w:rPr>
                <w:noProof/>
              </w:rPr>
              <w:t xml:space="preserve"> references</w:t>
            </w:r>
            <w:r w:rsidR="00A31367">
              <w:rPr>
                <w:noProof/>
              </w:rPr>
              <w:t xml:space="preserve"> and </w:t>
            </w:r>
            <w:r w:rsidR="001A641E">
              <w:rPr>
                <w:noProof/>
              </w:rPr>
              <w:t xml:space="preserve">corrections </w:t>
            </w:r>
            <w:r w:rsidR="00453A53">
              <w:rPr>
                <w:noProof/>
              </w:rPr>
              <w:t xml:space="preserve">to </w:t>
            </w:r>
            <w:r w:rsidR="001A641E">
              <w:rPr>
                <w:noProof/>
              </w:rPr>
              <w:t>existing text</w:t>
            </w:r>
            <w:r w:rsidR="005338A7">
              <w:rPr>
                <w:noProof/>
              </w:rPr>
              <w:t xml:space="preserve"> </w:t>
            </w:r>
            <w:r w:rsidR="00A22818">
              <w:rPr>
                <w:noProof/>
              </w:rPr>
              <w:t xml:space="preserve">in </w:t>
            </w:r>
            <w:r w:rsidR="00071431">
              <w:rPr>
                <w:noProof/>
              </w:rPr>
              <w:t xml:space="preserve">draft </w:t>
            </w:r>
            <w:r w:rsidR="003A6274">
              <w:rPr>
                <w:noProof/>
              </w:rPr>
              <w:t xml:space="preserve">TS 26.532 </w:t>
            </w:r>
            <w:r w:rsidR="00B850E6">
              <w:rPr>
                <w:noProof/>
              </w:rPr>
              <w:t>V</w:t>
            </w:r>
            <w:r w:rsidR="003A6274">
              <w:rPr>
                <w:noProof/>
              </w:rPr>
              <w:t>0.2.0</w:t>
            </w:r>
            <w:r w:rsidR="00A22818">
              <w:rPr>
                <w:noProof/>
              </w:rPr>
              <w:t>, in accordance with</w:t>
            </w:r>
            <w:r w:rsidR="003A6274">
              <w:rPr>
                <w:noProof/>
              </w:rPr>
              <w:t xml:space="preserve"> </w:t>
            </w:r>
            <w:r w:rsidR="000621AF">
              <w:rPr>
                <w:noProof/>
              </w:rPr>
              <w:t xml:space="preserve">the aforementioned </w:t>
            </w:r>
            <w:r w:rsidR="003A6274">
              <w:rPr>
                <w:noProof/>
              </w:rPr>
              <w:t>agreed pCR</w:t>
            </w:r>
            <w:r w:rsidR="003161E9">
              <w:rPr>
                <w:noProof/>
              </w:rPr>
              <w:t xml:space="preserve"> in S4-220071</w:t>
            </w:r>
            <w:r w:rsidR="00DA430D">
              <w:rPr>
                <w:noProof/>
              </w:rPr>
              <w:t>r01</w:t>
            </w:r>
            <w:r w:rsidR="003161E9">
              <w:rPr>
                <w:noProof/>
              </w:rPr>
              <w:t>.</w:t>
            </w:r>
            <w:r w:rsidR="00320690">
              <w:rPr>
                <w:noProof/>
              </w:rPr>
              <w:t xml:space="preserve"> Both redmarked a</w:t>
            </w:r>
            <w:r w:rsidR="00B850E6">
              <w:rPr>
                <w:noProof/>
              </w:rPr>
              <w:t>nd clean versions of V0.3.0 are attached to this cover page.</w:t>
            </w:r>
          </w:p>
          <w:p w14:paraId="3705ADC5" w14:textId="14624187" w:rsidR="00B74BA8" w:rsidRPr="00937AE2" w:rsidRDefault="00B74BA8" w:rsidP="00DF7CF6">
            <w:pPr>
              <w:pStyle w:val="CRCoverPage"/>
              <w:spacing w:after="0"/>
              <w:rPr>
                <w:rFonts w:cs="Arial"/>
              </w:rPr>
            </w:pPr>
          </w:p>
        </w:tc>
      </w:tr>
      <w:tr w:rsidR="001E41F3" w14:paraId="46DDF4B6" w14:textId="77777777" w:rsidTr="00547111">
        <w:tc>
          <w:tcPr>
            <w:tcW w:w="2694" w:type="dxa"/>
            <w:gridSpan w:val="2"/>
            <w:tcBorders>
              <w:left w:val="single" w:sz="4" w:space="0" w:color="auto"/>
            </w:tcBorders>
          </w:tcPr>
          <w:p w14:paraId="3BA055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6A468" w14:textId="77777777" w:rsidR="001E41F3" w:rsidRDefault="001E41F3">
            <w:pPr>
              <w:pStyle w:val="CRCoverPage"/>
              <w:spacing w:after="0"/>
              <w:rPr>
                <w:noProof/>
                <w:sz w:val="8"/>
                <w:szCs w:val="8"/>
              </w:rPr>
            </w:pPr>
          </w:p>
        </w:tc>
      </w:tr>
      <w:tr w:rsidR="001E41F3" w14:paraId="0B122D5C" w14:textId="77777777" w:rsidTr="00547111">
        <w:tc>
          <w:tcPr>
            <w:tcW w:w="2694" w:type="dxa"/>
            <w:gridSpan w:val="2"/>
            <w:tcBorders>
              <w:left w:val="single" w:sz="4" w:space="0" w:color="auto"/>
              <w:bottom w:val="single" w:sz="4" w:space="0" w:color="auto"/>
            </w:tcBorders>
          </w:tcPr>
          <w:p w14:paraId="4C01B6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61AAADA9" w:rsidR="001E41F3" w:rsidRDefault="003F32A1" w:rsidP="00910B2C">
            <w:pPr>
              <w:pStyle w:val="CRCoverPage"/>
              <w:spacing w:after="0"/>
              <w:rPr>
                <w:noProof/>
              </w:rPr>
            </w:pPr>
            <w:r>
              <w:rPr>
                <w:noProof/>
              </w:rPr>
              <w:t>Incomplete or empty clauses</w:t>
            </w:r>
            <w:r w:rsidR="00350042">
              <w:rPr>
                <w:noProof/>
              </w:rPr>
              <w:t xml:space="preserve"> and bugs</w:t>
            </w:r>
            <w:r>
              <w:rPr>
                <w:noProof/>
              </w:rPr>
              <w:t xml:space="preserve"> would </w:t>
            </w:r>
            <w:r w:rsidR="00350042">
              <w:rPr>
                <w:noProof/>
              </w:rPr>
              <w:t xml:space="preserve">remain in </w:t>
            </w:r>
            <w:r>
              <w:rPr>
                <w:noProof/>
              </w:rPr>
              <w:t xml:space="preserve">TS 26.532 </w:t>
            </w:r>
            <w:r w:rsidR="00DF088A">
              <w:rPr>
                <w:noProof/>
              </w:rPr>
              <w:t>during</w:t>
            </w:r>
            <w:r>
              <w:rPr>
                <w:noProof/>
              </w:rPr>
              <w:t xml:space="preserve"> its ongoing</w:t>
            </w:r>
            <w:r w:rsidR="00BD44E7">
              <w:rPr>
                <w:noProof/>
              </w:rPr>
              <w:t xml:space="preserve"> development </w:t>
            </w:r>
            <w:r>
              <w:rPr>
                <w:noProof/>
              </w:rPr>
              <w:t>towards completion</w:t>
            </w:r>
            <w:r w:rsidR="002A2296">
              <w:rPr>
                <w:noProof/>
              </w:rPr>
              <w:t xml:space="preserve"> </w:t>
            </w:r>
          </w:p>
        </w:tc>
      </w:tr>
      <w:tr w:rsidR="001E41F3" w14:paraId="51329DED" w14:textId="77777777" w:rsidTr="00547111">
        <w:tc>
          <w:tcPr>
            <w:tcW w:w="2694" w:type="dxa"/>
            <w:gridSpan w:val="2"/>
          </w:tcPr>
          <w:p w14:paraId="5362D226" w14:textId="77777777" w:rsidR="001E41F3" w:rsidRDefault="001E41F3">
            <w:pPr>
              <w:pStyle w:val="CRCoverPage"/>
              <w:spacing w:after="0"/>
              <w:rPr>
                <w:b/>
                <w:i/>
                <w:noProof/>
                <w:sz w:val="8"/>
                <w:szCs w:val="8"/>
              </w:rPr>
            </w:pPr>
          </w:p>
        </w:tc>
        <w:tc>
          <w:tcPr>
            <w:tcW w:w="6946" w:type="dxa"/>
            <w:gridSpan w:val="9"/>
          </w:tcPr>
          <w:p w14:paraId="1124F0B2" w14:textId="77777777" w:rsidR="001E41F3" w:rsidRDefault="001E41F3">
            <w:pPr>
              <w:pStyle w:val="CRCoverPage"/>
              <w:spacing w:after="0"/>
              <w:rPr>
                <w:noProof/>
                <w:sz w:val="8"/>
                <w:szCs w:val="8"/>
              </w:rPr>
            </w:pPr>
          </w:p>
        </w:tc>
      </w:tr>
      <w:tr w:rsidR="001E41F3" w14:paraId="494BD19D" w14:textId="77777777" w:rsidTr="00547111">
        <w:tc>
          <w:tcPr>
            <w:tcW w:w="2694" w:type="dxa"/>
            <w:gridSpan w:val="2"/>
            <w:tcBorders>
              <w:top w:val="single" w:sz="4" w:space="0" w:color="auto"/>
              <w:left w:val="single" w:sz="4" w:space="0" w:color="auto"/>
            </w:tcBorders>
          </w:tcPr>
          <w:p w14:paraId="1DE16E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026E08B9" w:rsidR="001E41F3" w:rsidRDefault="00956CDE" w:rsidP="009C569C">
            <w:pPr>
              <w:pStyle w:val="CRCoverPage"/>
              <w:spacing w:after="0"/>
              <w:rPr>
                <w:noProof/>
              </w:rPr>
            </w:pPr>
            <w:r>
              <w:rPr>
                <w:noProof/>
              </w:rPr>
              <w:t>2</w:t>
            </w:r>
            <w:r w:rsidR="00903626">
              <w:rPr>
                <w:noProof/>
              </w:rPr>
              <w:t xml:space="preserve">, </w:t>
            </w:r>
            <w:r w:rsidR="00281034">
              <w:rPr>
                <w:noProof/>
              </w:rPr>
              <w:t xml:space="preserve">4.2.3.3.2, </w:t>
            </w:r>
            <w:r w:rsidR="002453C5">
              <w:rPr>
                <w:noProof/>
              </w:rPr>
              <w:t>7.2.2</w:t>
            </w:r>
            <w:r w:rsidR="00C04535">
              <w:rPr>
                <w:noProof/>
              </w:rPr>
              <w:t xml:space="preserve"> </w:t>
            </w:r>
            <w:r w:rsidR="00490389">
              <w:rPr>
                <w:noProof/>
              </w:rPr>
              <w:t>(</w:t>
            </w:r>
            <w:r w:rsidR="00B33155">
              <w:rPr>
                <w:noProof/>
              </w:rPr>
              <w:t xml:space="preserve">addition of </w:t>
            </w:r>
            <w:r w:rsidR="0070241E">
              <w:rPr>
                <w:noProof/>
              </w:rPr>
              <w:t>new</w:t>
            </w:r>
            <w:r w:rsidR="00C04535">
              <w:rPr>
                <w:noProof/>
              </w:rPr>
              <w:t xml:space="preserve"> sub-cla</w:t>
            </w:r>
            <w:r w:rsidR="006A4354">
              <w:rPr>
                <w:noProof/>
              </w:rPr>
              <w:t>uses</w:t>
            </w:r>
            <w:r w:rsidR="00490389">
              <w:rPr>
                <w:noProof/>
              </w:rPr>
              <w:t>)</w:t>
            </w:r>
            <w:r w:rsidR="006A4354">
              <w:rPr>
                <w:noProof/>
              </w:rPr>
              <w:t xml:space="preserve">, </w:t>
            </w:r>
            <w:r w:rsidR="00BC1EFA">
              <w:rPr>
                <w:noProof/>
              </w:rPr>
              <w:t>7.2.3</w:t>
            </w:r>
            <w:r w:rsidR="00490389">
              <w:rPr>
                <w:noProof/>
              </w:rPr>
              <w:t xml:space="preserve"> (addition of new sub-clauses)</w:t>
            </w:r>
            <w:r w:rsidR="00BC1EFA">
              <w:rPr>
                <w:noProof/>
              </w:rPr>
              <w:t xml:space="preserve">, </w:t>
            </w:r>
            <w:r w:rsidR="003717D8">
              <w:rPr>
                <w:noProof/>
              </w:rPr>
              <w:t>new skeletal sub-clause 7.2.4</w:t>
            </w:r>
            <w:r w:rsidR="00490389">
              <w:rPr>
                <w:noProof/>
              </w:rPr>
              <w:t>,</w:t>
            </w:r>
            <w:r w:rsidR="00DA6C6C">
              <w:rPr>
                <w:noProof/>
              </w:rPr>
              <w:t xml:space="preserve"> demot</w:t>
            </w:r>
            <w:r w:rsidR="00EA252E">
              <w:rPr>
                <w:noProof/>
              </w:rPr>
              <w:t>ion of</w:t>
            </w:r>
            <w:r w:rsidR="00DA6C6C">
              <w:rPr>
                <w:noProof/>
              </w:rPr>
              <w:t xml:space="preserve"> existing </w:t>
            </w:r>
            <w:r w:rsidR="008C2C18">
              <w:rPr>
                <w:noProof/>
              </w:rPr>
              <w:t>7.2.4 to</w:t>
            </w:r>
            <w:r w:rsidR="00EA252E">
              <w:rPr>
                <w:noProof/>
              </w:rPr>
              <w:t xml:space="preserve"> </w:t>
            </w:r>
            <w:r w:rsidR="008C2C18">
              <w:rPr>
                <w:noProof/>
              </w:rPr>
              <w:t>7.2.5,</w:t>
            </w:r>
            <w:r w:rsidR="00F1609D">
              <w:rPr>
                <w:noProof/>
              </w:rPr>
              <w:t xml:space="preserve"> 7.3.2</w:t>
            </w:r>
            <w:r w:rsidR="00490389">
              <w:rPr>
                <w:noProof/>
              </w:rPr>
              <w:t xml:space="preserve"> (</w:t>
            </w:r>
            <w:r w:rsidR="00F1609D">
              <w:rPr>
                <w:noProof/>
              </w:rPr>
              <w:t>addition of new sub-clauses</w:t>
            </w:r>
            <w:r w:rsidR="00490389">
              <w:rPr>
                <w:noProof/>
              </w:rPr>
              <w:t>)</w:t>
            </w:r>
            <w:r w:rsidR="00F1609D">
              <w:rPr>
                <w:noProof/>
              </w:rPr>
              <w:t>,</w:t>
            </w:r>
            <w:r w:rsidR="008C2C18">
              <w:rPr>
                <w:noProof/>
              </w:rPr>
              <w:t xml:space="preserve"> </w:t>
            </w:r>
            <w:r w:rsidR="00903626">
              <w:rPr>
                <w:noProof/>
              </w:rPr>
              <w:t>7.3.3</w:t>
            </w:r>
            <w:r w:rsidR="00A86A74">
              <w:rPr>
                <w:noProof/>
              </w:rPr>
              <w:t xml:space="preserve"> (add</w:t>
            </w:r>
            <w:r w:rsidR="00490389">
              <w:rPr>
                <w:noProof/>
              </w:rPr>
              <w:t>ition of</w:t>
            </w:r>
            <w:r w:rsidR="00A86A74">
              <w:rPr>
                <w:noProof/>
              </w:rPr>
              <w:t xml:space="preserve"> new sub-clauses)</w:t>
            </w:r>
            <w:r w:rsidR="00903626">
              <w:rPr>
                <w:noProof/>
              </w:rPr>
              <w:t xml:space="preserve">, </w:t>
            </w:r>
            <w:r w:rsidR="00EA252E">
              <w:rPr>
                <w:noProof/>
              </w:rPr>
              <w:t>new Annex A</w:t>
            </w:r>
            <w:r w:rsidR="00490389">
              <w:rPr>
                <w:noProof/>
              </w:rPr>
              <w:t>,</w:t>
            </w:r>
            <w:r w:rsidR="00EA252E">
              <w:rPr>
                <w:noProof/>
              </w:rPr>
              <w:t xml:space="preserve"> demotion of existing Annexes A and B </w:t>
            </w:r>
            <w:r w:rsidR="00091065">
              <w:rPr>
                <w:noProof/>
              </w:rPr>
              <w:t>to</w:t>
            </w:r>
            <w:r w:rsidR="00EA252E">
              <w:rPr>
                <w:noProof/>
              </w:rPr>
              <w:t xml:space="preserve"> B and C, respectively</w:t>
            </w:r>
            <w:r w:rsidR="00091065">
              <w:rPr>
                <w:noProof/>
              </w:rPr>
              <w:t>.</w:t>
            </w:r>
          </w:p>
        </w:tc>
      </w:tr>
      <w:tr w:rsidR="001E41F3" w14:paraId="387E7855" w14:textId="77777777" w:rsidTr="00547111">
        <w:tc>
          <w:tcPr>
            <w:tcW w:w="2694" w:type="dxa"/>
            <w:gridSpan w:val="2"/>
            <w:tcBorders>
              <w:left w:val="single" w:sz="4" w:space="0" w:color="auto"/>
            </w:tcBorders>
          </w:tcPr>
          <w:p w14:paraId="7CB543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Default="001E41F3">
            <w:pPr>
              <w:pStyle w:val="CRCoverPage"/>
              <w:spacing w:after="0"/>
              <w:rPr>
                <w:noProof/>
                <w:sz w:val="8"/>
                <w:szCs w:val="8"/>
              </w:rPr>
            </w:pPr>
          </w:p>
        </w:tc>
      </w:tr>
      <w:tr w:rsidR="001E41F3" w14:paraId="71138855" w14:textId="77777777" w:rsidTr="00547111">
        <w:tc>
          <w:tcPr>
            <w:tcW w:w="2694" w:type="dxa"/>
            <w:gridSpan w:val="2"/>
            <w:tcBorders>
              <w:left w:val="single" w:sz="4" w:space="0" w:color="auto"/>
            </w:tcBorders>
          </w:tcPr>
          <w:p w14:paraId="66DB2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1E41F3" w:rsidRDefault="001E41F3">
            <w:pPr>
              <w:pStyle w:val="CRCoverPage"/>
              <w:spacing w:after="0"/>
              <w:jc w:val="center"/>
              <w:rPr>
                <w:b/>
                <w:caps/>
                <w:noProof/>
              </w:rPr>
            </w:pPr>
            <w:r>
              <w:rPr>
                <w:b/>
                <w:caps/>
                <w:noProof/>
              </w:rPr>
              <w:t>N</w:t>
            </w:r>
          </w:p>
        </w:tc>
        <w:tc>
          <w:tcPr>
            <w:tcW w:w="2977" w:type="dxa"/>
            <w:gridSpan w:val="4"/>
          </w:tcPr>
          <w:p w14:paraId="34BC3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1E41F3" w:rsidRDefault="001E41F3">
            <w:pPr>
              <w:pStyle w:val="CRCoverPage"/>
              <w:spacing w:after="0"/>
              <w:ind w:left="99"/>
              <w:rPr>
                <w:noProof/>
              </w:rPr>
            </w:pPr>
          </w:p>
        </w:tc>
      </w:tr>
      <w:tr w:rsidR="001E41F3" w14:paraId="66D66738" w14:textId="77777777" w:rsidTr="00547111">
        <w:tc>
          <w:tcPr>
            <w:tcW w:w="2694" w:type="dxa"/>
            <w:gridSpan w:val="2"/>
            <w:tcBorders>
              <w:left w:val="single" w:sz="4" w:space="0" w:color="auto"/>
            </w:tcBorders>
          </w:tcPr>
          <w:p w14:paraId="15621B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1E41F3" w:rsidRDefault="000E77C0">
            <w:pPr>
              <w:pStyle w:val="CRCoverPage"/>
              <w:spacing w:after="0"/>
              <w:jc w:val="center"/>
              <w:rPr>
                <w:b/>
                <w:caps/>
                <w:noProof/>
              </w:rPr>
            </w:pPr>
            <w:r>
              <w:rPr>
                <w:b/>
                <w:caps/>
                <w:noProof/>
              </w:rPr>
              <w:t>X</w:t>
            </w:r>
          </w:p>
        </w:tc>
        <w:tc>
          <w:tcPr>
            <w:tcW w:w="2977" w:type="dxa"/>
            <w:gridSpan w:val="4"/>
          </w:tcPr>
          <w:p w14:paraId="2EB3C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1E41F3" w:rsidRDefault="00145D43">
            <w:pPr>
              <w:pStyle w:val="CRCoverPage"/>
              <w:spacing w:after="0"/>
              <w:ind w:left="99"/>
              <w:rPr>
                <w:noProof/>
              </w:rPr>
            </w:pPr>
            <w:r>
              <w:rPr>
                <w:noProof/>
              </w:rPr>
              <w:t xml:space="preserve">TS/TR ... CR ... </w:t>
            </w:r>
          </w:p>
        </w:tc>
      </w:tr>
      <w:tr w:rsidR="001E41F3" w14:paraId="3C244AF9" w14:textId="77777777" w:rsidTr="00547111">
        <w:tc>
          <w:tcPr>
            <w:tcW w:w="2694" w:type="dxa"/>
            <w:gridSpan w:val="2"/>
            <w:tcBorders>
              <w:left w:val="single" w:sz="4" w:space="0" w:color="auto"/>
            </w:tcBorders>
          </w:tcPr>
          <w:p w14:paraId="4A42C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1E41F3" w:rsidRDefault="000E77C0">
            <w:pPr>
              <w:pStyle w:val="CRCoverPage"/>
              <w:spacing w:after="0"/>
              <w:jc w:val="center"/>
              <w:rPr>
                <w:b/>
                <w:caps/>
                <w:noProof/>
              </w:rPr>
            </w:pPr>
            <w:r>
              <w:rPr>
                <w:b/>
                <w:caps/>
                <w:noProof/>
              </w:rPr>
              <w:t>X</w:t>
            </w:r>
          </w:p>
        </w:tc>
        <w:tc>
          <w:tcPr>
            <w:tcW w:w="2977" w:type="dxa"/>
            <w:gridSpan w:val="4"/>
          </w:tcPr>
          <w:p w14:paraId="156C08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1E41F3" w:rsidRDefault="00145D43">
            <w:pPr>
              <w:pStyle w:val="CRCoverPage"/>
              <w:spacing w:after="0"/>
              <w:ind w:left="99"/>
              <w:rPr>
                <w:noProof/>
              </w:rPr>
            </w:pPr>
            <w:r>
              <w:rPr>
                <w:noProof/>
              </w:rPr>
              <w:t xml:space="preserve">TS/TR ... CR ... </w:t>
            </w:r>
          </w:p>
        </w:tc>
      </w:tr>
      <w:tr w:rsidR="001E41F3" w14:paraId="2CF00530" w14:textId="77777777" w:rsidTr="00547111">
        <w:tc>
          <w:tcPr>
            <w:tcW w:w="2694" w:type="dxa"/>
            <w:gridSpan w:val="2"/>
            <w:tcBorders>
              <w:left w:val="single" w:sz="4" w:space="0" w:color="auto"/>
            </w:tcBorders>
          </w:tcPr>
          <w:p w14:paraId="575CF7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1E41F3" w:rsidRDefault="000E77C0">
            <w:pPr>
              <w:pStyle w:val="CRCoverPage"/>
              <w:spacing w:after="0"/>
              <w:jc w:val="center"/>
              <w:rPr>
                <w:b/>
                <w:caps/>
                <w:noProof/>
              </w:rPr>
            </w:pPr>
            <w:r>
              <w:rPr>
                <w:b/>
                <w:caps/>
                <w:noProof/>
              </w:rPr>
              <w:t>X</w:t>
            </w:r>
          </w:p>
        </w:tc>
        <w:tc>
          <w:tcPr>
            <w:tcW w:w="2977" w:type="dxa"/>
            <w:gridSpan w:val="4"/>
          </w:tcPr>
          <w:p w14:paraId="60F761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3E006" w14:textId="77777777" w:rsidTr="008863B9">
        <w:tc>
          <w:tcPr>
            <w:tcW w:w="2694" w:type="dxa"/>
            <w:gridSpan w:val="2"/>
            <w:tcBorders>
              <w:left w:val="single" w:sz="4" w:space="0" w:color="auto"/>
            </w:tcBorders>
          </w:tcPr>
          <w:p w14:paraId="0F03D10A" w14:textId="77777777" w:rsidR="001E41F3"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Default="001E41F3">
            <w:pPr>
              <w:pStyle w:val="CRCoverPage"/>
              <w:spacing w:after="0"/>
              <w:rPr>
                <w:noProof/>
              </w:rPr>
            </w:pPr>
          </w:p>
        </w:tc>
      </w:tr>
      <w:tr w:rsidR="001E41F3" w14:paraId="6D09D2C4" w14:textId="77777777" w:rsidTr="008863B9">
        <w:tc>
          <w:tcPr>
            <w:tcW w:w="2694" w:type="dxa"/>
            <w:gridSpan w:val="2"/>
            <w:tcBorders>
              <w:left w:val="single" w:sz="4" w:space="0" w:color="auto"/>
              <w:bottom w:val="single" w:sz="4" w:space="0" w:color="auto"/>
            </w:tcBorders>
          </w:tcPr>
          <w:p w14:paraId="192602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3961A067" w:rsidR="007040BE" w:rsidRDefault="007040BE">
            <w:pPr>
              <w:pStyle w:val="CRCoverPage"/>
              <w:spacing w:after="0"/>
              <w:ind w:left="100"/>
              <w:rPr>
                <w:noProof/>
              </w:rPr>
            </w:pPr>
          </w:p>
        </w:tc>
      </w:tr>
      <w:tr w:rsidR="008863B9" w:rsidRPr="008863B9" w14:paraId="08976F47" w14:textId="77777777" w:rsidTr="008863B9">
        <w:tc>
          <w:tcPr>
            <w:tcW w:w="2694" w:type="dxa"/>
            <w:gridSpan w:val="2"/>
            <w:tcBorders>
              <w:top w:val="single" w:sz="4" w:space="0" w:color="auto"/>
              <w:bottom w:val="single" w:sz="4" w:space="0" w:color="auto"/>
            </w:tcBorders>
          </w:tcPr>
          <w:p w14:paraId="2CE7A403" w14:textId="36E75C92" w:rsidR="008863B9" w:rsidRPr="008863B9" w:rsidRDefault="000818E5">
            <w:pPr>
              <w:pStyle w:val="CRCoverPage"/>
              <w:tabs>
                <w:tab w:val="right" w:pos="2184"/>
              </w:tabs>
              <w:spacing w:after="0"/>
              <w:rPr>
                <w:b/>
                <w:i/>
                <w:noProof/>
                <w:sz w:val="8"/>
                <w:szCs w:val="8"/>
              </w:rPr>
            </w:pPr>
            <w:r>
              <w:rPr>
                <w:b/>
                <w:i/>
                <w:noProof/>
                <w:sz w:val="8"/>
                <w:szCs w:val="8"/>
              </w:rPr>
              <w:t xml:space="preserve">56 </w:t>
            </w:r>
          </w:p>
        </w:tc>
        <w:tc>
          <w:tcPr>
            <w:tcW w:w="6946" w:type="dxa"/>
            <w:gridSpan w:val="9"/>
            <w:tcBorders>
              <w:top w:val="single" w:sz="4" w:space="0" w:color="auto"/>
              <w:bottom w:val="single" w:sz="4" w:space="0" w:color="auto"/>
            </w:tcBorders>
            <w:shd w:val="solid" w:color="FFFFFF" w:themeColor="background1" w:fill="auto"/>
          </w:tcPr>
          <w:p w14:paraId="4D8BD5D7" w14:textId="77777777" w:rsidR="008863B9" w:rsidRPr="008863B9" w:rsidRDefault="008863B9">
            <w:pPr>
              <w:pStyle w:val="CRCoverPage"/>
              <w:spacing w:after="0"/>
              <w:ind w:left="100"/>
              <w:rPr>
                <w:noProof/>
                <w:sz w:val="8"/>
                <w:szCs w:val="8"/>
              </w:rPr>
            </w:pPr>
          </w:p>
        </w:tc>
      </w:tr>
      <w:tr w:rsidR="008863B9"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E323D" w14:textId="2BE896F1" w:rsidR="008863B9" w:rsidRDefault="008863B9">
            <w:pPr>
              <w:pStyle w:val="CRCoverPage"/>
              <w:spacing w:after="0"/>
              <w:ind w:left="100"/>
              <w:rPr>
                <w:noProof/>
              </w:rPr>
            </w:pPr>
          </w:p>
        </w:tc>
      </w:tr>
    </w:tbl>
    <w:p w14:paraId="697FAC5E" w14:textId="776F0C97" w:rsidR="00496919" w:rsidRDefault="00496919">
      <w:pPr>
        <w:spacing w:after="0"/>
        <w:rPr>
          <w:noProof/>
          <w:highlight w:val="yellow"/>
        </w:rPr>
      </w:pPr>
      <w:bookmarkStart w:id="2" w:name="_Toc68899625"/>
      <w:bookmarkStart w:id="3" w:name="_Toc71214376"/>
      <w:bookmarkStart w:id="4" w:name="_Toc71722050"/>
      <w:bookmarkStart w:id="5" w:name="_Toc74859102"/>
      <w:bookmarkStart w:id="6" w:name="_Toc74917231"/>
      <w:bookmarkEnd w:id="2"/>
      <w:bookmarkEnd w:id="3"/>
      <w:bookmarkEnd w:id="4"/>
      <w:bookmarkEnd w:id="5"/>
      <w:bookmarkEnd w:id="6"/>
    </w:p>
    <w:sectPr w:rsidR="00496919"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3A33CC" w14:textId="77777777" w:rsidR="006B4A9E" w:rsidRDefault="006B4A9E">
      <w:r>
        <w:separator/>
      </w:r>
    </w:p>
  </w:endnote>
  <w:endnote w:type="continuationSeparator" w:id="0">
    <w:p w14:paraId="4A19F690" w14:textId="77777777" w:rsidR="006B4A9E" w:rsidRDefault="006B4A9E">
      <w:r>
        <w:continuationSeparator/>
      </w:r>
    </w:p>
  </w:endnote>
  <w:endnote w:type="continuationNotice" w:id="1">
    <w:p w14:paraId="778F52D3" w14:textId="77777777" w:rsidR="006B4A9E" w:rsidRDefault="006B4A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auto"/>
    <w:pitch w:val="variable"/>
    <w:sig w:usb0="00000003" w:usb1="00000000" w:usb2="00000000" w:usb3="00000000" w:csb0="00000003"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alatino">
    <w:altName w:val="Book Antiqua"/>
    <w:charset w:val="4D"/>
    <w:family w:val="auto"/>
    <w:pitch w:val="variable"/>
    <w:sig w:usb0="A00002FF" w:usb1="7800205A" w:usb2="14600000" w:usb3="00000000" w:csb0="0000019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30A2DF" w14:textId="77777777" w:rsidR="006B4A9E" w:rsidRDefault="006B4A9E">
      <w:r>
        <w:separator/>
      </w:r>
    </w:p>
  </w:footnote>
  <w:footnote w:type="continuationSeparator" w:id="0">
    <w:p w14:paraId="616FD0C3" w14:textId="77777777" w:rsidR="006B4A9E" w:rsidRDefault="006B4A9E">
      <w:r>
        <w:continuationSeparator/>
      </w:r>
    </w:p>
  </w:footnote>
  <w:footnote w:type="continuationNotice" w:id="1">
    <w:p w14:paraId="752B023E" w14:textId="77777777" w:rsidR="006B4A9E" w:rsidRDefault="006B4A9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13D78" w14:textId="77777777" w:rsidR="00851128" w:rsidRDefault="0085112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55008"/>
    <w:multiLevelType w:val="multilevel"/>
    <w:tmpl w:val="83467BAA"/>
    <w:lvl w:ilvl="0">
      <w:start w:val="8"/>
      <w:numFmt w:val="upperLetter"/>
      <w:pStyle w:val="ANNEX"/>
      <w:suff w:val="nothing"/>
      <w:lvlText w:val="Annex %1"/>
      <w:lvlJc w:val="left"/>
      <w:pPr>
        <w:ind w:left="0" w:firstLine="0"/>
      </w:pPr>
      <w:rPr>
        <w:rFonts w:ascii="Arial" w:hAnsi="Arial" w:hint="default"/>
        <w:b/>
        <w:i w:val="0"/>
        <w:sz w:val="28"/>
      </w:rPr>
    </w:lvl>
    <w:lvl w:ilvl="1">
      <w:start w:val="1"/>
      <w:numFmt w:val="decimal"/>
      <w:pStyle w:val="a2"/>
      <w:lvlText w:val="%1.%2"/>
      <w:lvlJc w:val="left"/>
      <w:pPr>
        <w:tabs>
          <w:tab w:val="num" w:pos="360"/>
        </w:tabs>
        <w:ind w:left="0" w:firstLine="0"/>
      </w:pPr>
      <w:rPr>
        <w:rFonts w:hint="default"/>
        <w:b/>
        <w:i w:val="0"/>
      </w:rPr>
    </w:lvl>
    <w:lvl w:ilvl="2">
      <w:start w:val="1"/>
      <w:numFmt w:val="decimal"/>
      <w:pStyle w:val="a3"/>
      <w:lvlText w:val="%1.%2.%3"/>
      <w:lvlJc w:val="left"/>
      <w:pPr>
        <w:tabs>
          <w:tab w:val="num" w:pos="720"/>
        </w:tabs>
        <w:ind w:left="0" w:firstLine="0"/>
      </w:pPr>
      <w:rPr>
        <w:rFonts w:hint="default"/>
        <w:b/>
        <w:i w:val="0"/>
      </w:rPr>
    </w:lvl>
    <w:lvl w:ilvl="3">
      <w:start w:val="1"/>
      <w:numFmt w:val="decimal"/>
      <w:pStyle w:val="a4"/>
      <w:lvlText w:val="%1.%2.%3.%4"/>
      <w:lvlJc w:val="left"/>
      <w:pPr>
        <w:tabs>
          <w:tab w:val="num" w:pos="1080"/>
        </w:tabs>
        <w:ind w:left="0" w:firstLine="0"/>
      </w:pPr>
      <w:rPr>
        <w:rFonts w:hint="default"/>
        <w:b/>
        <w:i w:val="0"/>
      </w:rPr>
    </w:lvl>
    <w:lvl w:ilvl="4">
      <w:start w:val="1"/>
      <w:numFmt w:val="decimal"/>
      <w:pStyle w:val="a5"/>
      <w:lvlText w:val="%1.%2.%3.%4.%5"/>
      <w:lvlJc w:val="left"/>
      <w:pPr>
        <w:tabs>
          <w:tab w:val="num" w:pos="1080"/>
        </w:tabs>
        <w:ind w:left="0" w:firstLine="0"/>
      </w:pPr>
      <w:rPr>
        <w:rFonts w:hint="default"/>
        <w:b/>
        <w:i w:val="0"/>
      </w:rPr>
    </w:lvl>
    <w:lvl w:ilvl="5">
      <w:start w:val="1"/>
      <w:numFmt w:val="decimal"/>
      <w:pStyle w:val="a6"/>
      <w:lvlText w:val="%1.%2.%3.%4.%5.%6"/>
      <w:lvlJc w:val="left"/>
      <w:pPr>
        <w:tabs>
          <w:tab w:val="num" w:pos="1440"/>
        </w:tabs>
        <w:ind w:left="0" w:firstLine="0"/>
      </w:pPr>
      <w:rPr>
        <w:rFonts w:hint="default"/>
        <w:b/>
        <w:i w:val="0"/>
      </w:rPr>
    </w:lvl>
    <w:lvl w:ilvl="6">
      <w:start w:val="1"/>
      <w:numFmt w:val="lowerRoman"/>
      <w:lvlText w:val="(%7)"/>
      <w:lvlJc w:val="left"/>
      <w:pPr>
        <w:tabs>
          <w:tab w:val="num" w:pos="504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 w15:restartNumberingAfterBreak="0">
    <w:nsid w:val="25160142"/>
    <w:multiLevelType w:val="hybridMultilevel"/>
    <w:tmpl w:val="5D62FD86"/>
    <w:lvl w:ilvl="0" w:tplc="3D3CB20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740744D"/>
    <w:multiLevelType w:val="hybridMultilevel"/>
    <w:tmpl w:val="ED7C6EFC"/>
    <w:lvl w:ilvl="0" w:tplc="25F229D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45C65D2"/>
    <w:multiLevelType w:val="hybridMultilevel"/>
    <w:tmpl w:val="61CC6DB0"/>
    <w:lvl w:ilvl="0" w:tplc="C4662E2A">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36DA0607"/>
    <w:multiLevelType w:val="hybridMultilevel"/>
    <w:tmpl w:val="5CB2B1F4"/>
    <w:lvl w:ilvl="0" w:tplc="FF481AB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52281BB6"/>
    <w:multiLevelType w:val="hybridMultilevel"/>
    <w:tmpl w:val="B0A404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5"/>
  </w:num>
  <w:num w:numId="4">
    <w:abstractNumId w:val="2"/>
  </w:num>
  <w:num w:numId="5">
    <w:abstractNumId w:val="4"/>
  </w:num>
  <w:num w:numId="6">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6F"/>
    <w:rsid w:val="000005DC"/>
    <w:rsid w:val="00000828"/>
    <w:rsid w:val="00000853"/>
    <w:rsid w:val="00000E45"/>
    <w:rsid w:val="000013CB"/>
    <w:rsid w:val="00001FD6"/>
    <w:rsid w:val="00002425"/>
    <w:rsid w:val="00005A8C"/>
    <w:rsid w:val="0000687C"/>
    <w:rsid w:val="00006936"/>
    <w:rsid w:val="00006DA3"/>
    <w:rsid w:val="0001205F"/>
    <w:rsid w:val="000120BC"/>
    <w:rsid w:val="0001215B"/>
    <w:rsid w:val="0001239B"/>
    <w:rsid w:val="00012434"/>
    <w:rsid w:val="00012642"/>
    <w:rsid w:val="00012A55"/>
    <w:rsid w:val="00013C5F"/>
    <w:rsid w:val="000151D9"/>
    <w:rsid w:val="000153A7"/>
    <w:rsid w:val="00015B0B"/>
    <w:rsid w:val="0001617D"/>
    <w:rsid w:val="00016556"/>
    <w:rsid w:val="00016898"/>
    <w:rsid w:val="00017898"/>
    <w:rsid w:val="00017BCA"/>
    <w:rsid w:val="00020643"/>
    <w:rsid w:val="000208F0"/>
    <w:rsid w:val="00020E1B"/>
    <w:rsid w:val="000210A4"/>
    <w:rsid w:val="00021202"/>
    <w:rsid w:val="00021336"/>
    <w:rsid w:val="0002147B"/>
    <w:rsid w:val="00021BB4"/>
    <w:rsid w:val="00022834"/>
    <w:rsid w:val="00022E4A"/>
    <w:rsid w:val="00023261"/>
    <w:rsid w:val="0002367D"/>
    <w:rsid w:val="00024864"/>
    <w:rsid w:val="0002519B"/>
    <w:rsid w:val="00025A78"/>
    <w:rsid w:val="00026346"/>
    <w:rsid w:val="00030DDE"/>
    <w:rsid w:val="000310FA"/>
    <w:rsid w:val="000342A1"/>
    <w:rsid w:val="00034D06"/>
    <w:rsid w:val="000357AA"/>
    <w:rsid w:val="00035BF7"/>
    <w:rsid w:val="00035C71"/>
    <w:rsid w:val="00036058"/>
    <w:rsid w:val="00037398"/>
    <w:rsid w:val="00037B10"/>
    <w:rsid w:val="00037E49"/>
    <w:rsid w:val="00041627"/>
    <w:rsid w:val="0004344B"/>
    <w:rsid w:val="00045273"/>
    <w:rsid w:val="00045317"/>
    <w:rsid w:val="0004680A"/>
    <w:rsid w:val="00047DB6"/>
    <w:rsid w:val="000509BB"/>
    <w:rsid w:val="00051AC7"/>
    <w:rsid w:val="0005209D"/>
    <w:rsid w:val="00052238"/>
    <w:rsid w:val="00052C59"/>
    <w:rsid w:val="00054F8E"/>
    <w:rsid w:val="000574FA"/>
    <w:rsid w:val="00061B50"/>
    <w:rsid w:val="000621AF"/>
    <w:rsid w:val="00062EAD"/>
    <w:rsid w:val="00063D4F"/>
    <w:rsid w:val="00064FB4"/>
    <w:rsid w:val="0006520F"/>
    <w:rsid w:val="000658A9"/>
    <w:rsid w:val="00065A2C"/>
    <w:rsid w:val="000663EB"/>
    <w:rsid w:val="00066875"/>
    <w:rsid w:val="00066EED"/>
    <w:rsid w:val="00067DB7"/>
    <w:rsid w:val="00070293"/>
    <w:rsid w:val="0007110D"/>
    <w:rsid w:val="00071431"/>
    <w:rsid w:val="000716EB"/>
    <w:rsid w:val="0007309A"/>
    <w:rsid w:val="0007452E"/>
    <w:rsid w:val="000758BB"/>
    <w:rsid w:val="0007630E"/>
    <w:rsid w:val="000768CA"/>
    <w:rsid w:val="000772C7"/>
    <w:rsid w:val="000778D1"/>
    <w:rsid w:val="00077A52"/>
    <w:rsid w:val="00077DE5"/>
    <w:rsid w:val="000815DF"/>
    <w:rsid w:val="0008176E"/>
    <w:rsid w:val="000818E5"/>
    <w:rsid w:val="00083B20"/>
    <w:rsid w:val="0008463D"/>
    <w:rsid w:val="00086134"/>
    <w:rsid w:val="00086577"/>
    <w:rsid w:val="00090229"/>
    <w:rsid w:val="00091065"/>
    <w:rsid w:val="00094824"/>
    <w:rsid w:val="000951DD"/>
    <w:rsid w:val="00095DFD"/>
    <w:rsid w:val="00095EFE"/>
    <w:rsid w:val="00096779"/>
    <w:rsid w:val="00097903"/>
    <w:rsid w:val="00097905"/>
    <w:rsid w:val="00097B5E"/>
    <w:rsid w:val="000A05BB"/>
    <w:rsid w:val="000A1FE0"/>
    <w:rsid w:val="000A244F"/>
    <w:rsid w:val="000A2B31"/>
    <w:rsid w:val="000A2F2D"/>
    <w:rsid w:val="000A331E"/>
    <w:rsid w:val="000A5F29"/>
    <w:rsid w:val="000A6394"/>
    <w:rsid w:val="000A6F1B"/>
    <w:rsid w:val="000B0407"/>
    <w:rsid w:val="000B0981"/>
    <w:rsid w:val="000B20C3"/>
    <w:rsid w:val="000B23F7"/>
    <w:rsid w:val="000B265F"/>
    <w:rsid w:val="000B3791"/>
    <w:rsid w:val="000B3F62"/>
    <w:rsid w:val="000B4717"/>
    <w:rsid w:val="000B4BF4"/>
    <w:rsid w:val="000B6E7B"/>
    <w:rsid w:val="000B7DAB"/>
    <w:rsid w:val="000B7FED"/>
    <w:rsid w:val="000C038A"/>
    <w:rsid w:val="000C09E5"/>
    <w:rsid w:val="000C2E88"/>
    <w:rsid w:val="000C2F80"/>
    <w:rsid w:val="000C42C7"/>
    <w:rsid w:val="000C5836"/>
    <w:rsid w:val="000C594C"/>
    <w:rsid w:val="000C5AE8"/>
    <w:rsid w:val="000C6598"/>
    <w:rsid w:val="000D154B"/>
    <w:rsid w:val="000D1DC9"/>
    <w:rsid w:val="000D3459"/>
    <w:rsid w:val="000D43EB"/>
    <w:rsid w:val="000D47E8"/>
    <w:rsid w:val="000D4AD4"/>
    <w:rsid w:val="000D6B17"/>
    <w:rsid w:val="000D71F4"/>
    <w:rsid w:val="000E1B5A"/>
    <w:rsid w:val="000E37A3"/>
    <w:rsid w:val="000E48B5"/>
    <w:rsid w:val="000E5766"/>
    <w:rsid w:val="000E5783"/>
    <w:rsid w:val="000E5AA8"/>
    <w:rsid w:val="000E66E9"/>
    <w:rsid w:val="000E74E6"/>
    <w:rsid w:val="000E77C0"/>
    <w:rsid w:val="000F00E4"/>
    <w:rsid w:val="000F0361"/>
    <w:rsid w:val="000F1E79"/>
    <w:rsid w:val="000F2B9C"/>
    <w:rsid w:val="000F497E"/>
    <w:rsid w:val="000F4D28"/>
    <w:rsid w:val="000F4FBB"/>
    <w:rsid w:val="000F6561"/>
    <w:rsid w:val="000F74B5"/>
    <w:rsid w:val="00101104"/>
    <w:rsid w:val="00101E7A"/>
    <w:rsid w:val="0010378C"/>
    <w:rsid w:val="00104081"/>
    <w:rsid w:val="00104DA9"/>
    <w:rsid w:val="0010523F"/>
    <w:rsid w:val="001056BE"/>
    <w:rsid w:val="0010577F"/>
    <w:rsid w:val="001061F6"/>
    <w:rsid w:val="00106289"/>
    <w:rsid w:val="00110288"/>
    <w:rsid w:val="00112CF1"/>
    <w:rsid w:val="00113C37"/>
    <w:rsid w:val="00116705"/>
    <w:rsid w:val="00116EEE"/>
    <w:rsid w:val="001201B8"/>
    <w:rsid w:val="00120206"/>
    <w:rsid w:val="0012099A"/>
    <w:rsid w:val="00120E4A"/>
    <w:rsid w:val="00121706"/>
    <w:rsid w:val="001225F9"/>
    <w:rsid w:val="00122B25"/>
    <w:rsid w:val="00123848"/>
    <w:rsid w:val="001247C8"/>
    <w:rsid w:val="00126DA3"/>
    <w:rsid w:val="0012702B"/>
    <w:rsid w:val="001277CF"/>
    <w:rsid w:val="0013026B"/>
    <w:rsid w:val="0013070B"/>
    <w:rsid w:val="001307F9"/>
    <w:rsid w:val="00131326"/>
    <w:rsid w:val="0013152E"/>
    <w:rsid w:val="00131E91"/>
    <w:rsid w:val="00134A94"/>
    <w:rsid w:val="00135733"/>
    <w:rsid w:val="001373D8"/>
    <w:rsid w:val="00137899"/>
    <w:rsid w:val="00137953"/>
    <w:rsid w:val="00142A64"/>
    <w:rsid w:val="001449E9"/>
    <w:rsid w:val="001458AD"/>
    <w:rsid w:val="001458FD"/>
    <w:rsid w:val="00145D43"/>
    <w:rsid w:val="001468CC"/>
    <w:rsid w:val="0014793E"/>
    <w:rsid w:val="00147F4A"/>
    <w:rsid w:val="00151783"/>
    <w:rsid w:val="00151E10"/>
    <w:rsid w:val="00154DE2"/>
    <w:rsid w:val="0015551D"/>
    <w:rsid w:val="00155C07"/>
    <w:rsid w:val="0016025D"/>
    <w:rsid w:val="00160E22"/>
    <w:rsid w:val="0016164F"/>
    <w:rsid w:val="00162EC4"/>
    <w:rsid w:val="0016316E"/>
    <w:rsid w:val="001632C4"/>
    <w:rsid w:val="00163444"/>
    <w:rsid w:val="00163CE7"/>
    <w:rsid w:val="001650CC"/>
    <w:rsid w:val="00166298"/>
    <w:rsid w:val="001664F9"/>
    <w:rsid w:val="001705D1"/>
    <w:rsid w:val="00170B12"/>
    <w:rsid w:val="001715F9"/>
    <w:rsid w:val="00171E18"/>
    <w:rsid w:val="00172F8D"/>
    <w:rsid w:val="00173625"/>
    <w:rsid w:val="00175235"/>
    <w:rsid w:val="00176E0B"/>
    <w:rsid w:val="0017788F"/>
    <w:rsid w:val="00177EDE"/>
    <w:rsid w:val="001809ED"/>
    <w:rsid w:val="00180F45"/>
    <w:rsid w:val="001811EE"/>
    <w:rsid w:val="001833C9"/>
    <w:rsid w:val="00183BD2"/>
    <w:rsid w:val="0018400C"/>
    <w:rsid w:val="0018446B"/>
    <w:rsid w:val="001860A4"/>
    <w:rsid w:val="001862F1"/>
    <w:rsid w:val="00186385"/>
    <w:rsid w:val="00187A67"/>
    <w:rsid w:val="00190511"/>
    <w:rsid w:val="001918FF"/>
    <w:rsid w:val="00191FE1"/>
    <w:rsid w:val="0019202B"/>
    <w:rsid w:val="001922C1"/>
    <w:rsid w:val="00192448"/>
    <w:rsid w:val="001924E4"/>
    <w:rsid w:val="001927BF"/>
    <w:rsid w:val="00192819"/>
    <w:rsid w:val="00192C46"/>
    <w:rsid w:val="0019440C"/>
    <w:rsid w:val="00194CF5"/>
    <w:rsid w:val="001A08B3"/>
    <w:rsid w:val="001A1512"/>
    <w:rsid w:val="001A1D5A"/>
    <w:rsid w:val="001A2D49"/>
    <w:rsid w:val="001A33CF"/>
    <w:rsid w:val="001A3CA1"/>
    <w:rsid w:val="001A441A"/>
    <w:rsid w:val="001A5781"/>
    <w:rsid w:val="001A5BD7"/>
    <w:rsid w:val="001A641E"/>
    <w:rsid w:val="001A7B60"/>
    <w:rsid w:val="001B0F12"/>
    <w:rsid w:val="001B12B8"/>
    <w:rsid w:val="001B2D1F"/>
    <w:rsid w:val="001B50C9"/>
    <w:rsid w:val="001B52F0"/>
    <w:rsid w:val="001B570F"/>
    <w:rsid w:val="001B5961"/>
    <w:rsid w:val="001B5D56"/>
    <w:rsid w:val="001B7146"/>
    <w:rsid w:val="001B7A65"/>
    <w:rsid w:val="001B7F71"/>
    <w:rsid w:val="001C1AEA"/>
    <w:rsid w:val="001C1C46"/>
    <w:rsid w:val="001C1EB8"/>
    <w:rsid w:val="001C23F6"/>
    <w:rsid w:val="001C2C88"/>
    <w:rsid w:val="001C3421"/>
    <w:rsid w:val="001C3B2C"/>
    <w:rsid w:val="001C48A5"/>
    <w:rsid w:val="001C5211"/>
    <w:rsid w:val="001C588E"/>
    <w:rsid w:val="001C5B34"/>
    <w:rsid w:val="001C6413"/>
    <w:rsid w:val="001C70E5"/>
    <w:rsid w:val="001D22EB"/>
    <w:rsid w:val="001D2C74"/>
    <w:rsid w:val="001D58B5"/>
    <w:rsid w:val="001D5ED3"/>
    <w:rsid w:val="001D7DC0"/>
    <w:rsid w:val="001E1191"/>
    <w:rsid w:val="001E41F3"/>
    <w:rsid w:val="001E6838"/>
    <w:rsid w:val="001E797F"/>
    <w:rsid w:val="001F16D1"/>
    <w:rsid w:val="001F1816"/>
    <w:rsid w:val="001F1AD3"/>
    <w:rsid w:val="001F366B"/>
    <w:rsid w:val="001F3E6B"/>
    <w:rsid w:val="001F5756"/>
    <w:rsid w:val="001F589E"/>
    <w:rsid w:val="001F6751"/>
    <w:rsid w:val="001F7087"/>
    <w:rsid w:val="001F734E"/>
    <w:rsid w:val="00200878"/>
    <w:rsid w:val="002008D3"/>
    <w:rsid w:val="002019E2"/>
    <w:rsid w:val="00202C78"/>
    <w:rsid w:val="00203686"/>
    <w:rsid w:val="00203B69"/>
    <w:rsid w:val="0020439B"/>
    <w:rsid w:val="0020447A"/>
    <w:rsid w:val="00205B69"/>
    <w:rsid w:val="002071B0"/>
    <w:rsid w:val="00207994"/>
    <w:rsid w:val="002101C1"/>
    <w:rsid w:val="00211DC6"/>
    <w:rsid w:val="00212666"/>
    <w:rsid w:val="00212B5A"/>
    <w:rsid w:val="002132F3"/>
    <w:rsid w:val="00213BE1"/>
    <w:rsid w:val="002143D3"/>
    <w:rsid w:val="00214C86"/>
    <w:rsid w:val="0021634B"/>
    <w:rsid w:val="0021650B"/>
    <w:rsid w:val="00216568"/>
    <w:rsid w:val="00217A01"/>
    <w:rsid w:val="00220816"/>
    <w:rsid w:val="00220DD6"/>
    <w:rsid w:val="0022280F"/>
    <w:rsid w:val="00222BFF"/>
    <w:rsid w:val="0022364C"/>
    <w:rsid w:val="002238AA"/>
    <w:rsid w:val="0022467F"/>
    <w:rsid w:val="002250E9"/>
    <w:rsid w:val="0022562A"/>
    <w:rsid w:val="0022669D"/>
    <w:rsid w:val="0023005C"/>
    <w:rsid w:val="00230799"/>
    <w:rsid w:val="002344D1"/>
    <w:rsid w:val="002347DB"/>
    <w:rsid w:val="002361CC"/>
    <w:rsid w:val="00236651"/>
    <w:rsid w:val="00241193"/>
    <w:rsid w:val="00242067"/>
    <w:rsid w:val="0024239F"/>
    <w:rsid w:val="00243C37"/>
    <w:rsid w:val="002444F6"/>
    <w:rsid w:val="002453C5"/>
    <w:rsid w:val="00245F21"/>
    <w:rsid w:val="00251378"/>
    <w:rsid w:val="0025291F"/>
    <w:rsid w:val="00254D0C"/>
    <w:rsid w:val="00254E38"/>
    <w:rsid w:val="002552AE"/>
    <w:rsid w:val="00256909"/>
    <w:rsid w:val="00256D93"/>
    <w:rsid w:val="00257D68"/>
    <w:rsid w:val="0026004D"/>
    <w:rsid w:val="00260481"/>
    <w:rsid w:val="002612AB"/>
    <w:rsid w:val="00261434"/>
    <w:rsid w:val="00261878"/>
    <w:rsid w:val="00263585"/>
    <w:rsid w:val="00263A76"/>
    <w:rsid w:val="002640DD"/>
    <w:rsid w:val="00264100"/>
    <w:rsid w:val="002651AA"/>
    <w:rsid w:val="00266B8B"/>
    <w:rsid w:val="0026707D"/>
    <w:rsid w:val="00267496"/>
    <w:rsid w:val="002677EE"/>
    <w:rsid w:val="002706D3"/>
    <w:rsid w:val="00270A10"/>
    <w:rsid w:val="00271C92"/>
    <w:rsid w:val="002720E6"/>
    <w:rsid w:val="002723B5"/>
    <w:rsid w:val="00272BFF"/>
    <w:rsid w:val="00272E1D"/>
    <w:rsid w:val="002733EF"/>
    <w:rsid w:val="0027520E"/>
    <w:rsid w:val="00275721"/>
    <w:rsid w:val="00275A61"/>
    <w:rsid w:val="00275AA9"/>
    <w:rsid w:val="00275D12"/>
    <w:rsid w:val="00275FC5"/>
    <w:rsid w:val="002769C2"/>
    <w:rsid w:val="00281034"/>
    <w:rsid w:val="00282494"/>
    <w:rsid w:val="00282DDC"/>
    <w:rsid w:val="00284042"/>
    <w:rsid w:val="002842A7"/>
    <w:rsid w:val="00284F1B"/>
    <w:rsid w:val="00284FEB"/>
    <w:rsid w:val="0028546B"/>
    <w:rsid w:val="00285573"/>
    <w:rsid w:val="00285963"/>
    <w:rsid w:val="002860C4"/>
    <w:rsid w:val="00286ABE"/>
    <w:rsid w:val="00286E12"/>
    <w:rsid w:val="002872CC"/>
    <w:rsid w:val="002873E0"/>
    <w:rsid w:val="00290BD7"/>
    <w:rsid w:val="002919BA"/>
    <w:rsid w:val="00291D44"/>
    <w:rsid w:val="002923A7"/>
    <w:rsid w:val="0029240B"/>
    <w:rsid w:val="00292954"/>
    <w:rsid w:val="00292FD0"/>
    <w:rsid w:val="00293083"/>
    <w:rsid w:val="00294029"/>
    <w:rsid w:val="00297098"/>
    <w:rsid w:val="002A0301"/>
    <w:rsid w:val="002A1F2A"/>
    <w:rsid w:val="002A2296"/>
    <w:rsid w:val="002A7EB7"/>
    <w:rsid w:val="002B2089"/>
    <w:rsid w:val="002B2B9F"/>
    <w:rsid w:val="002B3790"/>
    <w:rsid w:val="002B5741"/>
    <w:rsid w:val="002B5EAC"/>
    <w:rsid w:val="002B7C8F"/>
    <w:rsid w:val="002C04B4"/>
    <w:rsid w:val="002C1F54"/>
    <w:rsid w:val="002C3048"/>
    <w:rsid w:val="002C4327"/>
    <w:rsid w:val="002C5156"/>
    <w:rsid w:val="002C629F"/>
    <w:rsid w:val="002C7456"/>
    <w:rsid w:val="002C7784"/>
    <w:rsid w:val="002D0698"/>
    <w:rsid w:val="002D0DBE"/>
    <w:rsid w:val="002D261E"/>
    <w:rsid w:val="002D2E34"/>
    <w:rsid w:val="002D2E39"/>
    <w:rsid w:val="002D3017"/>
    <w:rsid w:val="002D3427"/>
    <w:rsid w:val="002D539B"/>
    <w:rsid w:val="002D6036"/>
    <w:rsid w:val="002D68AC"/>
    <w:rsid w:val="002D7066"/>
    <w:rsid w:val="002D70A0"/>
    <w:rsid w:val="002E06D8"/>
    <w:rsid w:val="002E0922"/>
    <w:rsid w:val="002E2D12"/>
    <w:rsid w:val="002E2F10"/>
    <w:rsid w:val="002E3CC1"/>
    <w:rsid w:val="002E3F02"/>
    <w:rsid w:val="002E419A"/>
    <w:rsid w:val="002E558F"/>
    <w:rsid w:val="002E5D18"/>
    <w:rsid w:val="002E5FFC"/>
    <w:rsid w:val="002E6687"/>
    <w:rsid w:val="002E73F2"/>
    <w:rsid w:val="002E7F10"/>
    <w:rsid w:val="002F00EB"/>
    <w:rsid w:val="002F2423"/>
    <w:rsid w:val="002F2A79"/>
    <w:rsid w:val="002F33AC"/>
    <w:rsid w:val="002F4448"/>
    <w:rsid w:val="002F49B0"/>
    <w:rsid w:val="002F544D"/>
    <w:rsid w:val="002F7498"/>
    <w:rsid w:val="002F761C"/>
    <w:rsid w:val="002F796D"/>
    <w:rsid w:val="002F7E29"/>
    <w:rsid w:val="003012B7"/>
    <w:rsid w:val="00301A99"/>
    <w:rsid w:val="00301C8D"/>
    <w:rsid w:val="00302273"/>
    <w:rsid w:val="0030244B"/>
    <w:rsid w:val="00302A03"/>
    <w:rsid w:val="00302C0E"/>
    <w:rsid w:val="0030314B"/>
    <w:rsid w:val="00303A12"/>
    <w:rsid w:val="00304452"/>
    <w:rsid w:val="00304586"/>
    <w:rsid w:val="00304F76"/>
    <w:rsid w:val="00305409"/>
    <w:rsid w:val="003067C6"/>
    <w:rsid w:val="0030702D"/>
    <w:rsid w:val="00307589"/>
    <w:rsid w:val="00307B9D"/>
    <w:rsid w:val="003107AB"/>
    <w:rsid w:val="00311BF9"/>
    <w:rsid w:val="00312595"/>
    <w:rsid w:val="0031396C"/>
    <w:rsid w:val="00313CA3"/>
    <w:rsid w:val="00313D3E"/>
    <w:rsid w:val="00314710"/>
    <w:rsid w:val="00315574"/>
    <w:rsid w:val="0031600D"/>
    <w:rsid w:val="003161E9"/>
    <w:rsid w:val="00316A3A"/>
    <w:rsid w:val="003202C1"/>
    <w:rsid w:val="00320690"/>
    <w:rsid w:val="00320BF4"/>
    <w:rsid w:val="00321EA3"/>
    <w:rsid w:val="00322F8B"/>
    <w:rsid w:val="00323D0D"/>
    <w:rsid w:val="003250C4"/>
    <w:rsid w:val="003260F1"/>
    <w:rsid w:val="00326F67"/>
    <w:rsid w:val="00327077"/>
    <w:rsid w:val="0032739B"/>
    <w:rsid w:val="0032744D"/>
    <w:rsid w:val="00330F44"/>
    <w:rsid w:val="00331A16"/>
    <w:rsid w:val="00331C76"/>
    <w:rsid w:val="003322BA"/>
    <w:rsid w:val="00332A0F"/>
    <w:rsid w:val="00334BE2"/>
    <w:rsid w:val="0033558D"/>
    <w:rsid w:val="00335672"/>
    <w:rsid w:val="003366BD"/>
    <w:rsid w:val="00336843"/>
    <w:rsid w:val="00340ED8"/>
    <w:rsid w:val="00341D9F"/>
    <w:rsid w:val="0034209B"/>
    <w:rsid w:val="003428FD"/>
    <w:rsid w:val="0034374F"/>
    <w:rsid w:val="00345C32"/>
    <w:rsid w:val="003468BA"/>
    <w:rsid w:val="0034694F"/>
    <w:rsid w:val="0034731C"/>
    <w:rsid w:val="003474E8"/>
    <w:rsid w:val="00350042"/>
    <w:rsid w:val="00351552"/>
    <w:rsid w:val="00352E5C"/>
    <w:rsid w:val="0035348E"/>
    <w:rsid w:val="00353995"/>
    <w:rsid w:val="00353A4E"/>
    <w:rsid w:val="00354792"/>
    <w:rsid w:val="00355DC7"/>
    <w:rsid w:val="00357F01"/>
    <w:rsid w:val="003609EF"/>
    <w:rsid w:val="00361E43"/>
    <w:rsid w:val="0036231A"/>
    <w:rsid w:val="00362F53"/>
    <w:rsid w:val="00362F8D"/>
    <w:rsid w:val="00363F49"/>
    <w:rsid w:val="00364B23"/>
    <w:rsid w:val="00364F51"/>
    <w:rsid w:val="0036537B"/>
    <w:rsid w:val="0036685B"/>
    <w:rsid w:val="00366B18"/>
    <w:rsid w:val="003717D8"/>
    <w:rsid w:val="00371AC0"/>
    <w:rsid w:val="00372CE8"/>
    <w:rsid w:val="00373C7B"/>
    <w:rsid w:val="00374589"/>
    <w:rsid w:val="003746CE"/>
    <w:rsid w:val="00374BAD"/>
    <w:rsid w:val="00374DD4"/>
    <w:rsid w:val="003753F8"/>
    <w:rsid w:val="00380BEA"/>
    <w:rsid w:val="00380EEC"/>
    <w:rsid w:val="00382143"/>
    <w:rsid w:val="00382302"/>
    <w:rsid w:val="003824B4"/>
    <w:rsid w:val="0038305C"/>
    <w:rsid w:val="00384947"/>
    <w:rsid w:val="00385A1D"/>
    <w:rsid w:val="00385C4B"/>
    <w:rsid w:val="00386796"/>
    <w:rsid w:val="00386C8D"/>
    <w:rsid w:val="00387F2A"/>
    <w:rsid w:val="003902D4"/>
    <w:rsid w:val="00390E43"/>
    <w:rsid w:val="003931B4"/>
    <w:rsid w:val="00395F8C"/>
    <w:rsid w:val="00395FE0"/>
    <w:rsid w:val="003962C2"/>
    <w:rsid w:val="0039799C"/>
    <w:rsid w:val="003A1203"/>
    <w:rsid w:val="003A193F"/>
    <w:rsid w:val="003A2C9B"/>
    <w:rsid w:val="003A4C5E"/>
    <w:rsid w:val="003A52CA"/>
    <w:rsid w:val="003A5B0C"/>
    <w:rsid w:val="003A5BB9"/>
    <w:rsid w:val="003A6274"/>
    <w:rsid w:val="003A65E3"/>
    <w:rsid w:val="003B0D4A"/>
    <w:rsid w:val="003B146B"/>
    <w:rsid w:val="003B161D"/>
    <w:rsid w:val="003B1679"/>
    <w:rsid w:val="003B2FD8"/>
    <w:rsid w:val="003B38E2"/>
    <w:rsid w:val="003B4DD7"/>
    <w:rsid w:val="003B694F"/>
    <w:rsid w:val="003B73FF"/>
    <w:rsid w:val="003B78EC"/>
    <w:rsid w:val="003C0232"/>
    <w:rsid w:val="003C0F14"/>
    <w:rsid w:val="003C25E3"/>
    <w:rsid w:val="003C2FF6"/>
    <w:rsid w:val="003C44A4"/>
    <w:rsid w:val="003C4F73"/>
    <w:rsid w:val="003C7E58"/>
    <w:rsid w:val="003D088C"/>
    <w:rsid w:val="003D17BB"/>
    <w:rsid w:val="003D2207"/>
    <w:rsid w:val="003D48C2"/>
    <w:rsid w:val="003D4DAE"/>
    <w:rsid w:val="003D4FCF"/>
    <w:rsid w:val="003D6F69"/>
    <w:rsid w:val="003D73E3"/>
    <w:rsid w:val="003D7C8F"/>
    <w:rsid w:val="003E0796"/>
    <w:rsid w:val="003E091C"/>
    <w:rsid w:val="003E0CEF"/>
    <w:rsid w:val="003E1A36"/>
    <w:rsid w:val="003E1CCD"/>
    <w:rsid w:val="003E24CD"/>
    <w:rsid w:val="003E2848"/>
    <w:rsid w:val="003E40C5"/>
    <w:rsid w:val="003E47C4"/>
    <w:rsid w:val="003E4C0C"/>
    <w:rsid w:val="003E57C2"/>
    <w:rsid w:val="003E7F91"/>
    <w:rsid w:val="003F0464"/>
    <w:rsid w:val="003F0CB6"/>
    <w:rsid w:val="003F0EE2"/>
    <w:rsid w:val="003F25F8"/>
    <w:rsid w:val="003F2E49"/>
    <w:rsid w:val="003F32A1"/>
    <w:rsid w:val="003F34DF"/>
    <w:rsid w:val="003F41C3"/>
    <w:rsid w:val="003F4747"/>
    <w:rsid w:val="003F5DA5"/>
    <w:rsid w:val="003F6434"/>
    <w:rsid w:val="003F723E"/>
    <w:rsid w:val="003F7891"/>
    <w:rsid w:val="004003D4"/>
    <w:rsid w:val="00400CF0"/>
    <w:rsid w:val="00401BBC"/>
    <w:rsid w:val="00401BEB"/>
    <w:rsid w:val="004027A3"/>
    <w:rsid w:val="00403BF1"/>
    <w:rsid w:val="004061F8"/>
    <w:rsid w:val="00406B12"/>
    <w:rsid w:val="00406BCB"/>
    <w:rsid w:val="00410371"/>
    <w:rsid w:val="0041094B"/>
    <w:rsid w:val="00410E54"/>
    <w:rsid w:val="0041107E"/>
    <w:rsid w:val="004116CE"/>
    <w:rsid w:val="004116DD"/>
    <w:rsid w:val="0041174A"/>
    <w:rsid w:val="00411A73"/>
    <w:rsid w:val="00411BF2"/>
    <w:rsid w:val="00413C8B"/>
    <w:rsid w:val="00413D74"/>
    <w:rsid w:val="00414F52"/>
    <w:rsid w:val="00416075"/>
    <w:rsid w:val="004161EF"/>
    <w:rsid w:val="00416446"/>
    <w:rsid w:val="00416CAF"/>
    <w:rsid w:val="00417C18"/>
    <w:rsid w:val="004215CD"/>
    <w:rsid w:val="00424105"/>
    <w:rsid w:val="004242F1"/>
    <w:rsid w:val="00424846"/>
    <w:rsid w:val="00424B8E"/>
    <w:rsid w:val="004312AF"/>
    <w:rsid w:val="00432FA3"/>
    <w:rsid w:val="0043304C"/>
    <w:rsid w:val="0043450B"/>
    <w:rsid w:val="004347CE"/>
    <w:rsid w:val="00435205"/>
    <w:rsid w:val="00435504"/>
    <w:rsid w:val="00436A86"/>
    <w:rsid w:val="00436B2C"/>
    <w:rsid w:val="00437C9C"/>
    <w:rsid w:val="00440723"/>
    <w:rsid w:val="004428AE"/>
    <w:rsid w:val="00444029"/>
    <w:rsid w:val="004444DB"/>
    <w:rsid w:val="00444522"/>
    <w:rsid w:val="00444A3B"/>
    <w:rsid w:val="00444FDE"/>
    <w:rsid w:val="00445466"/>
    <w:rsid w:val="00447269"/>
    <w:rsid w:val="00447653"/>
    <w:rsid w:val="00450780"/>
    <w:rsid w:val="004530BE"/>
    <w:rsid w:val="00453A53"/>
    <w:rsid w:val="004540A8"/>
    <w:rsid w:val="00457CF9"/>
    <w:rsid w:val="00460287"/>
    <w:rsid w:val="00461237"/>
    <w:rsid w:val="004614CF"/>
    <w:rsid w:val="00461956"/>
    <w:rsid w:val="00462151"/>
    <w:rsid w:val="004629A8"/>
    <w:rsid w:val="00463912"/>
    <w:rsid w:val="0046510F"/>
    <w:rsid w:val="00466389"/>
    <w:rsid w:val="00466815"/>
    <w:rsid w:val="004668D9"/>
    <w:rsid w:val="00466A0B"/>
    <w:rsid w:val="004679EB"/>
    <w:rsid w:val="00470BAE"/>
    <w:rsid w:val="004712A9"/>
    <w:rsid w:val="00471791"/>
    <w:rsid w:val="004722F1"/>
    <w:rsid w:val="00473F27"/>
    <w:rsid w:val="00474901"/>
    <w:rsid w:val="0047530B"/>
    <w:rsid w:val="004762E0"/>
    <w:rsid w:val="004770A8"/>
    <w:rsid w:val="0048103A"/>
    <w:rsid w:val="004839ED"/>
    <w:rsid w:val="00485FE7"/>
    <w:rsid w:val="00486066"/>
    <w:rsid w:val="00486969"/>
    <w:rsid w:val="00486B3B"/>
    <w:rsid w:val="0048773B"/>
    <w:rsid w:val="00490070"/>
    <w:rsid w:val="00490389"/>
    <w:rsid w:val="00491FE3"/>
    <w:rsid w:val="00492244"/>
    <w:rsid w:val="0049239D"/>
    <w:rsid w:val="004923E6"/>
    <w:rsid w:val="004954FA"/>
    <w:rsid w:val="00496578"/>
    <w:rsid w:val="00496919"/>
    <w:rsid w:val="0049719D"/>
    <w:rsid w:val="004A1207"/>
    <w:rsid w:val="004A173F"/>
    <w:rsid w:val="004A2313"/>
    <w:rsid w:val="004A2614"/>
    <w:rsid w:val="004A2DA9"/>
    <w:rsid w:val="004A46D4"/>
    <w:rsid w:val="004A5CF6"/>
    <w:rsid w:val="004A6647"/>
    <w:rsid w:val="004A7772"/>
    <w:rsid w:val="004A7C7F"/>
    <w:rsid w:val="004A7E2E"/>
    <w:rsid w:val="004B078E"/>
    <w:rsid w:val="004B197C"/>
    <w:rsid w:val="004B22F3"/>
    <w:rsid w:val="004B261F"/>
    <w:rsid w:val="004B5360"/>
    <w:rsid w:val="004B68A9"/>
    <w:rsid w:val="004B75B7"/>
    <w:rsid w:val="004B7695"/>
    <w:rsid w:val="004C01C4"/>
    <w:rsid w:val="004C1D95"/>
    <w:rsid w:val="004C3709"/>
    <w:rsid w:val="004C3870"/>
    <w:rsid w:val="004C3DAC"/>
    <w:rsid w:val="004C5831"/>
    <w:rsid w:val="004C60FA"/>
    <w:rsid w:val="004C6B72"/>
    <w:rsid w:val="004C7187"/>
    <w:rsid w:val="004D19A7"/>
    <w:rsid w:val="004D2221"/>
    <w:rsid w:val="004D3140"/>
    <w:rsid w:val="004D4697"/>
    <w:rsid w:val="004D56AF"/>
    <w:rsid w:val="004D60A0"/>
    <w:rsid w:val="004D6574"/>
    <w:rsid w:val="004D6AB5"/>
    <w:rsid w:val="004D6F9D"/>
    <w:rsid w:val="004D709D"/>
    <w:rsid w:val="004D77AE"/>
    <w:rsid w:val="004E05BC"/>
    <w:rsid w:val="004E09A6"/>
    <w:rsid w:val="004E12D4"/>
    <w:rsid w:val="004E1CDD"/>
    <w:rsid w:val="004E1D26"/>
    <w:rsid w:val="004E1ED2"/>
    <w:rsid w:val="004E265C"/>
    <w:rsid w:val="004E2D5E"/>
    <w:rsid w:val="004E2D6B"/>
    <w:rsid w:val="004E3343"/>
    <w:rsid w:val="004E3CCC"/>
    <w:rsid w:val="004E3EA9"/>
    <w:rsid w:val="004E4050"/>
    <w:rsid w:val="004E5705"/>
    <w:rsid w:val="004E6DE9"/>
    <w:rsid w:val="004E72C4"/>
    <w:rsid w:val="004F0168"/>
    <w:rsid w:val="004F1E6A"/>
    <w:rsid w:val="004F2C83"/>
    <w:rsid w:val="004F446F"/>
    <w:rsid w:val="004F51A4"/>
    <w:rsid w:val="004F6642"/>
    <w:rsid w:val="004F6736"/>
    <w:rsid w:val="004F6CF6"/>
    <w:rsid w:val="004F7432"/>
    <w:rsid w:val="004F77E8"/>
    <w:rsid w:val="00500B67"/>
    <w:rsid w:val="00500F8C"/>
    <w:rsid w:val="00502E2A"/>
    <w:rsid w:val="00504650"/>
    <w:rsid w:val="005046DC"/>
    <w:rsid w:val="00505091"/>
    <w:rsid w:val="0050615C"/>
    <w:rsid w:val="005077AC"/>
    <w:rsid w:val="0050786F"/>
    <w:rsid w:val="00510AEA"/>
    <w:rsid w:val="0051119B"/>
    <w:rsid w:val="00511529"/>
    <w:rsid w:val="00512F86"/>
    <w:rsid w:val="005134D8"/>
    <w:rsid w:val="00513B58"/>
    <w:rsid w:val="00514B3A"/>
    <w:rsid w:val="00514DA1"/>
    <w:rsid w:val="0051580D"/>
    <w:rsid w:val="005158AC"/>
    <w:rsid w:val="00515CB9"/>
    <w:rsid w:val="00516227"/>
    <w:rsid w:val="00516C41"/>
    <w:rsid w:val="00516DCF"/>
    <w:rsid w:val="0051702D"/>
    <w:rsid w:val="005174F7"/>
    <w:rsid w:val="00517C43"/>
    <w:rsid w:val="00520B4D"/>
    <w:rsid w:val="00522664"/>
    <w:rsid w:val="00522BFB"/>
    <w:rsid w:val="005242B5"/>
    <w:rsid w:val="00524EF3"/>
    <w:rsid w:val="00525433"/>
    <w:rsid w:val="00525C43"/>
    <w:rsid w:val="00526039"/>
    <w:rsid w:val="0052638C"/>
    <w:rsid w:val="00526AF9"/>
    <w:rsid w:val="005277EE"/>
    <w:rsid w:val="005279E0"/>
    <w:rsid w:val="00530BAC"/>
    <w:rsid w:val="00530F17"/>
    <w:rsid w:val="005310E6"/>
    <w:rsid w:val="00531A9A"/>
    <w:rsid w:val="00531AAF"/>
    <w:rsid w:val="005338A7"/>
    <w:rsid w:val="00534874"/>
    <w:rsid w:val="00534E84"/>
    <w:rsid w:val="00535206"/>
    <w:rsid w:val="00535C86"/>
    <w:rsid w:val="005365C7"/>
    <w:rsid w:val="00536A93"/>
    <w:rsid w:val="00540F99"/>
    <w:rsid w:val="00541298"/>
    <w:rsid w:val="00542385"/>
    <w:rsid w:val="00545409"/>
    <w:rsid w:val="00547111"/>
    <w:rsid w:val="00547DD8"/>
    <w:rsid w:val="005500E2"/>
    <w:rsid w:val="00550B06"/>
    <w:rsid w:val="00551F85"/>
    <w:rsid w:val="005522F1"/>
    <w:rsid w:val="00554038"/>
    <w:rsid w:val="00555909"/>
    <w:rsid w:val="005568AF"/>
    <w:rsid w:val="00557B17"/>
    <w:rsid w:val="00557E3C"/>
    <w:rsid w:val="00557FAE"/>
    <w:rsid w:val="00560AC4"/>
    <w:rsid w:val="00560F8D"/>
    <w:rsid w:val="00561E4B"/>
    <w:rsid w:val="00561F97"/>
    <w:rsid w:val="0056231E"/>
    <w:rsid w:val="00562E86"/>
    <w:rsid w:val="005636A4"/>
    <w:rsid w:val="00564F52"/>
    <w:rsid w:val="005654DB"/>
    <w:rsid w:val="005657B3"/>
    <w:rsid w:val="005668F7"/>
    <w:rsid w:val="00566E29"/>
    <w:rsid w:val="0056754F"/>
    <w:rsid w:val="005708B7"/>
    <w:rsid w:val="0057093F"/>
    <w:rsid w:val="00570CE4"/>
    <w:rsid w:val="00570F9C"/>
    <w:rsid w:val="0057173E"/>
    <w:rsid w:val="00571C73"/>
    <w:rsid w:val="00573654"/>
    <w:rsid w:val="00573CCD"/>
    <w:rsid w:val="00575A56"/>
    <w:rsid w:val="00575C7E"/>
    <w:rsid w:val="00580371"/>
    <w:rsid w:val="00581152"/>
    <w:rsid w:val="00583247"/>
    <w:rsid w:val="00583CEA"/>
    <w:rsid w:val="0058672D"/>
    <w:rsid w:val="005918BA"/>
    <w:rsid w:val="00591B49"/>
    <w:rsid w:val="005921A0"/>
    <w:rsid w:val="00592D74"/>
    <w:rsid w:val="00592EB6"/>
    <w:rsid w:val="0059508F"/>
    <w:rsid w:val="0059549B"/>
    <w:rsid w:val="00595DE2"/>
    <w:rsid w:val="00596CC4"/>
    <w:rsid w:val="005974C8"/>
    <w:rsid w:val="005977F7"/>
    <w:rsid w:val="00597996"/>
    <w:rsid w:val="005A07FC"/>
    <w:rsid w:val="005A0819"/>
    <w:rsid w:val="005A08FE"/>
    <w:rsid w:val="005A0DE5"/>
    <w:rsid w:val="005A11AB"/>
    <w:rsid w:val="005A3858"/>
    <w:rsid w:val="005A3BD5"/>
    <w:rsid w:val="005A3FFE"/>
    <w:rsid w:val="005A53E7"/>
    <w:rsid w:val="005A540F"/>
    <w:rsid w:val="005A590D"/>
    <w:rsid w:val="005A5FC5"/>
    <w:rsid w:val="005A6081"/>
    <w:rsid w:val="005A623E"/>
    <w:rsid w:val="005A6DA7"/>
    <w:rsid w:val="005A6DC8"/>
    <w:rsid w:val="005A7588"/>
    <w:rsid w:val="005A7B03"/>
    <w:rsid w:val="005B039A"/>
    <w:rsid w:val="005B0C5C"/>
    <w:rsid w:val="005B144A"/>
    <w:rsid w:val="005B1E26"/>
    <w:rsid w:val="005B36D5"/>
    <w:rsid w:val="005B41B7"/>
    <w:rsid w:val="005B4D51"/>
    <w:rsid w:val="005B4F8E"/>
    <w:rsid w:val="005B577F"/>
    <w:rsid w:val="005B60C4"/>
    <w:rsid w:val="005B6226"/>
    <w:rsid w:val="005B6E9A"/>
    <w:rsid w:val="005B7B0D"/>
    <w:rsid w:val="005C125B"/>
    <w:rsid w:val="005C182C"/>
    <w:rsid w:val="005C308A"/>
    <w:rsid w:val="005C41E8"/>
    <w:rsid w:val="005C5695"/>
    <w:rsid w:val="005C5B8E"/>
    <w:rsid w:val="005C6D01"/>
    <w:rsid w:val="005C6E85"/>
    <w:rsid w:val="005C78E0"/>
    <w:rsid w:val="005D1634"/>
    <w:rsid w:val="005D27C7"/>
    <w:rsid w:val="005D28BA"/>
    <w:rsid w:val="005D2F96"/>
    <w:rsid w:val="005D351A"/>
    <w:rsid w:val="005D3938"/>
    <w:rsid w:val="005D4743"/>
    <w:rsid w:val="005D6E16"/>
    <w:rsid w:val="005E1A00"/>
    <w:rsid w:val="005E2124"/>
    <w:rsid w:val="005E2C44"/>
    <w:rsid w:val="005E3449"/>
    <w:rsid w:val="005E3D70"/>
    <w:rsid w:val="005E4189"/>
    <w:rsid w:val="005E680E"/>
    <w:rsid w:val="005F1168"/>
    <w:rsid w:val="005F1637"/>
    <w:rsid w:val="005F1A88"/>
    <w:rsid w:val="005F354D"/>
    <w:rsid w:val="005F53CD"/>
    <w:rsid w:val="005F54E4"/>
    <w:rsid w:val="005F5E54"/>
    <w:rsid w:val="005F7254"/>
    <w:rsid w:val="005F7393"/>
    <w:rsid w:val="005F7D83"/>
    <w:rsid w:val="006008FA"/>
    <w:rsid w:val="00600F88"/>
    <w:rsid w:val="0060222D"/>
    <w:rsid w:val="006043D6"/>
    <w:rsid w:val="00605A51"/>
    <w:rsid w:val="00606949"/>
    <w:rsid w:val="00606DB9"/>
    <w:rsid w:val="006118B9"/>
    <w:rsid w:val="00611ED0"/>
    <w:rsid w:val="00612137"/>
    <w:rsid w:val="00612AE9"/>
    <w:rsid w:val="006134E5"/>
    <w:rsid w:val="00614F7F"/>
    <w:rsid w:val="00615AB7"/>
    <w:rsid w:val="006173EA"/>
    <w:rsid w:val="00617D9C"/>
    <w:rsid w:val="00620548"/>
    <w:rsid w:val="006207BA"/>
    <w:rsid w:val="00621188"/>
    <w:rsid w:val="00621EF3"/>
    <w:rsid w:val="00621FBE"/>
    <w:rsid w:val="00625101"/>
    <w:rsid w:val="006257ED"/>
    <w:rsid w:val="00625B1C"/>
    <w:rsid w:val="00626C5C"/>
    <w:rsid w:val="006272AA"/>
    <w:rsid w:val="00627B72"/>
    <w:rsid w:val="00627D00"/>
    <w:rsid w:val="0063058E"/>
    <w:rsid w:val="00632C8A"/>
    <w:rsid w:val="006335C7"/>
    <w:rsid w:val="0063407F"/>
    <w:rsid w:val="0063409A"/>
    <w:rsid w:val="00634488"/>
    <w:rsid w:val="006363B3"/>
    <w:rsid w:val="00637765"/>
    <w:rsid w:val="00640181"/>
    <w:rsid w:val="00640993"/>
    <w:rsid w:val="00641ACE"/>
    <w:rsid w:val="00641F90"/>
    <w:rsid w:val="00644B96"/>
    <w:rsid w:val="00646AC8"/>
    <w:rsid w:val="00646C2C"/>
    <w:rsid w:val="00647C33"/>
    <w:rsid w:val="0065075A"/>
    <w:rsid w:val="00650874"/>
    <w:rsid w:val="00651019"/>
    <w:rsid w:val="006510D0"/>
    <w:rsid w:val="00651BFB"/>
    <w:rsid w:val="006525CB"/>
    <w:rsid w:val="0065298A"/>
    <w:rsid w:val="00652C54"/>
    <w:rsid w:val="00652FDD"/>
    <w:rsid w:val="00653509"/>
    <w:rsid w:val="00653FFD"/>
    <w:rsid w:val="006551FC"/>
    <w:rsid w:val="006569EC"/>
    <w:rsid w:val="00657BC6"/>
    <w:rsid w:val="00660C1A"/>
    <w:rsid w:val="00661730"/>
    <w:rsid w:val="006619D7"/>
    <w:rsid w:val="006640E0"/>
    <w:rsid w:val="0066530F"/>
    <w:rsid w:val="0066768A"/>
    <w:rsid w:val="00670825"/>
    <w:rsid w:val="0067117B"/>
    <w:rsid w:val="00671EBF"/>
    <w:rsid w:val="00671FB4"/>
    <w:rsid w:val="00672544"/>
    <w:rsid w:val="00672EA3"/>
    <w:rsid w:val="006738C3"/>
    <w:rsid w:val="00673B43"/>
    <w:rsid w:val="00675DCD"/>
    <w:rsid w:val="00676144"/>
    <w:rsid w:val="00676841"/>
    <w:rsid w:val="00680BEA"/>
    <w:rsid w:val="00681B73"/>
    <w:rsid w:val="0068286E"/>
    <w:rsid w:val="006830C0"/>
    <w:rsid w:val="0068582E"/>
    <w:rsid w:val="006861FF"/>
    <w:rsid w:val="00686AB4"/>
    <w:rsid w:val="0068752B"/>
    <w:rsid w:val="00690782"/>
    <w:rsid w:val="00691A1D"/>
    <w:rsid w:val="00691F95"/>
    <w:rsid w:val="0069233B"/>
    <w:rsid w:val="00692B77"/>
    <w:rsid w:val="00692FA2"/>
    <w:rsid w:val="00694D28"/>
    <w:rsid w:val="00695808"/>
    <w:rsid w:val="006962C9"/>
    <w:rsid w:val="006968DA"/>
    <w:rsid w:val="006A0187"/>
    <w:rsid w:val="006A01A4"/>
    <w:rsid w:val="006A133B"/>
    <w:rsid w:val="006A1D66"/>
    <w:rsid w:val="006A1DB7"/>
    <w:rsid w:val="006A3C9A"/>
    <w:rsid w:val="006A4354"/>
    <w:rsid w:val="006A5072"/>
    <w:rsid w:val="006A555C"/>
    <w:rsid w:val="006A60BE"/>
    <w:rsid w:val="006A6121"/>
    <w:rsid w:val="006A62C2"/>
    <w:rsid w:val="006A6434"/>
    <w:rsid w:val="006A72D2"/>
    <w:rsid w:val="006A749E"/>
    <w:rsid w:val="006B1719"/>
    <w:rsid w:val="006B2F1A"/>
    <w:rsid w:val="006B3287"/>
    <w:rsid w:val="006B46FB"/>
    <w:rsid w:val="006B4A9E"/>
    <w:rsid w:val="006B4CAF"/>
    <w:rsid w:val="006B5181"/>
    <w:rsid w:val="006B53AE"/>
    <w:rsid w:val="006B54CE"/>
    <w:rsid w:val="006B5FCB"/>
    <w:rsid w:val="006B621C"/>
    <w:rsid w:val="006B6227"/>
    <w:rsid w:val="006C0302"/>
    <w:rsid w:val="006C1BEB"/>
    <w:rsid w:val="006C1DBD"/>
    <w:rsid w:val="006C26CC"/>
    <w:rsid w:val="006C30EC"/>
    <w:rsid w:val="006C34CB"/>
    <w:rsid w:val="006C45D7"/>
    <w:rsid w:val="006C503A"/>
    <w:rsid w:val="006C6370"/>
    <w:rsid w:val="006C6BC1"/>
    <w:rsid w:val="006D0595"/>
    <w:rsid w:val="006D05DD"/>
    <w:rsid w:val="006D0B51"/>
    <w:rsid w:val="006D27A7"/>
    <w:rsid w:val="006D2CBD"/>
    <w:rsid w:val="006D3BE2"/>
    <w:rsid w:val="006D3D30"/>
    <w:rsid w:val="006D4785"/>
    <w:rsid w:val="006D628D"/>
    <w:rsid w:val="006E09A0"/>
    <w:rsid w:val="006E0BB9"/>
    <w:rsid w:val="006E0FED"/>
    <w:rsid w:val="006E1094"/>
    <w:rsid w:val="006E19A3"/>
    <w:rsid w:val="006E1E7D"/>
    <w:rsid w:val="006E21FB"/>
    <w:rsid w:val="006E2844"/>
    <w:rsid w:val="006E304C"/>
    <w:rsid w:val="006E33EE"/>
    <w:rsid w:val="006E3411"/>
    <w:rsid w:val="006E3B09"/>
    <w:rsid w:val="006E3BBD"/>
    <w:rsid w:val="006E4745"/>
    <w:rsid w:val="006E4C92"/>
    <w:rsid w:val="006E7176"/>
    <w:rsid w:val="006E7873"/>
    <w:rsid w:val="006E7DE7"/>
    <w:rsid w:val="006E7E6C"/>
    <w:rsid w:val="006F13FF"/>
    <w:rsid w:val="006F203A"/>
    <w:rsid w:val="006F4306"/>
    <w:rsid w:val="006F440E"/>
    <w:rsid w:val="006F4C7C"/>
    <w:rsid w:val="006F5152"/>
    <w:rsid w:val="006F540F"/>
    <w:rsid w:val="006F6532"/>
    <w:rsid w:val="006F7880"/>
    <w:rsid w:val="006F7CBF"/>
    <w:rsid w:val="006F7FBE"/>
    <w:rsid w:val="007017F7"/>
    <w:rsid w:val="00701B6E"/>
    <w:rsid w:val="0070241E"/>
    <w:rsid w:val="0070297A"/>
    <w:rsid w:val="007031E3"/>
    <w:rsid w:val="007040BE"/>
    <w:rsid w:val="00704D98"/>
    <w:rsid w:val="00705462"/>
    <w:rsid w:val="007067E6"/>
    <w:rsid w:val="007071D3"/>
    <w:rsid w:val="00707AEB"/>
    <w:rsid w:val="00707CD7"/>
    <w:rsid w:val="00711DA1"/>
    <w:rsid w:val="007153ED"/>
    <w:rsid w:val="007165D3"/>
    <w:rsid w:val="00716E67"/>
    <w:rsid w:val="00717C08"/>
    <w:rsid w:val="00720C68"/>
    <w:rsid w:val="007211C4"/>
    <w:rsid w:val="00724654"/>
    <w:rsid w:val="007248F2"/>
    <w:rsid w:val="0072502E"/>
    <w:rsid w:val="00725607"/>
    <w:rsid w:val="00727573"/>
    <w:rsid w:val="007279B7"/>
    <w:rsid w:val="00730D7B"/>
    <w:rsid w:val="007336DB"/>
    <w:rsid w:val="00734663"/>
    <w:rsid w:val="00734967"/>
    <w:rsid w:val="00735BD7"/>
    <w:rsid w:val="0073611F"/>
    <w:rsid w:val="0073641D"/>
    <w:rsid w:val="00740678"/>
    <w:rsid w:val="00740737"/>
    <w:rsid w:val="00740A68"/>
    <w:rsid w:val="00740B6A"/>
    <w:rsid w:val="007421AB"/>
    <w:rsid w:val="00742588"/>
    <w:rsid w:val="00742B6E"/>
    <w:rsid w:val="0074313A"/>
    <w:rsid w:val="0074413A"/>
    <w:rsid w:val="0074467C"/>
    <w:rsid w:val="00744809"/>
    <w:rsid w:val="00744BA8"/>
    <w:rsid w:val="00745B2D"/>
    <w:rsid w:val="00746405"/>
    <w:rsid w:val="00747783"/>
    <w:rsid w:val="00747EF4"/>
    <w:rsid w:val="00747F7C"/>
    <w:rsid w:val="0075080A"/>
    <w:rsid w:val="00752CE1"/>
    <w:rsid w:val="00756396"/>
    <w:rsid w:val="007565F2"/>
    <w:rsid w:val="007577DE"/>
    <w:rsid w:val="00761B2A"/>
    <w:rsid w:val="007641AB"/>
    <w:rsid w:val="00765637"/>
    <w:rsid w:val="0076568D"/>
    <w:rsid w:val="00765EDB"/>
    <w:rsid w:val="00767854"/>
    <w:rsid w:val="00773AAB"/>
    <w:rsid w:val="0077455B"/>
    <w:rsid w:val="00775407"/>
    <w:rsid w:val="0077572A"/>
    <w:rsid w:val="00775CA6"/>
    <w:rsid w:val="007760DF"/>
    <w:rsid w:val="00776237"/>
    <w:rsid w:val="0077665A"/>
    <w:rsid w:val="00776E0B"/>
    <w:rsid w:val="00777F86"/>
    <w:rsid w:val="00780453"/>
    <w:rsid w:val="007809CD"/>
    <w:rsid w:val="00780A7F"/>
    <w:rsid w:val="00783DC5"/>
    <w:rsid w:val="0078416B"/>
    <w:rsid w:val="0078449D"/>
    <w:rsid w:val="00784769"/>
    <w:rsid w:val="007851D2"/>
    <w:rsid w:val="0078548F"/>
    <w:rsid w:val="00785AB6"/>
    <w:rsid w:val="00786EB1"/>
    <w:rsid w:val="00787ACA"/>
    <w:rsid w:val="00790540"/>
    <w:rsid w:val="00790814"/>
    <w:rsid w:val="0079186A"/>
    <w:rsid w:val="00792342"/>
    <w:rsid w:val="00792AC4"/>
    <w:rsid w:val="00794D51"/>
    <w:rsid w:val="0079508F"/>
    <w:rsid w:val="007967B9"/>
    <w:rsid w:val="007977A8"/>
    <w:rsid w:val="007A151C"/>
    <w:rsid w:val="007A1717"/>
    <w:rsid w:val="007A19A9"/>
    <w:rsid w:val="007A2C2F"/>
    <w:rsid w:val="007A2FE8"/>
    <w:rsid w:val="007A32E8"/>
    <w:rsid w:val="007A4148"/>
    <w:rsid w:val="007A59E0"/>
    <w:rsid w:val="007A5F8A"/>
    <w:rsid w:val="007A7BBE"/>
    <w:rsid w:val="007B031A"/>
    <w:rsid w:val="007B09C1"/>
    <w:rsid w:val="007B1913"/>
    <w:rsid w:val="007B3645"/>
    <w:rsid w:val="007B3C28"/>
    <w:rsid w:val="007B3DDF"/>
    <w:rsid w:val="007B40ED"/>
    <w:rsid w:val="007B5122"/>
    <w:rsid w:val="007B512A"/>
    <w:rsid w:val="007B61FC"/>
    <w:rsid w:val="007B63B5"/>
    <w:rsid w:val="007B7A35"/>
    <w:rsid w:val="007C02B8"/>
    <w:rsid w:val="007C0D43"/>
    <w:rsid w:val="007C2097"/>
    <w:rsid w:val="007C2B50"/>
    <w:rsid w:val="007C2CBB"/>
    <w:rsid w:val="007C2F14"/>
    <w:rsid w:val="007C3AB5"/>
    <w:rsid w:val="007C3B8B"/>
    <w:rsid w:val="007C422F"/>
    <w:rsid w:val="007C4D9B"/>
    <w:rsid w:val="007C4F45"/>
    <w:rsid w:val="007C57B2"/>
    <w:rsid w:val="007C58DD"/>
    <w:rsid w:val="007C61CE"/>
    <w:rsid w:val="007C6734"/>
    <w:rsid w:val="007C685C"/>
    <w:rsid w:val="007C6ECE"/>
    <w:rsid w:val="007C70EC"/>
    <w:rsid w:val="007C7AD5"/>
    <w:rsid w:val="007C7D24"/>
    <w:rsid w:val="007D2BFD"/>
    <w:rsid w:val="007D32C7"/>
    <w:rsid w:val="007D3E22"/>
    <w:rsid w:val="007D6226"/>
    <w:rsid w:val="007D6376"/>
    <w:rsid w:val="007D6A07"/>
    <w:rsid w:val="007D7266"/>
    <w:rsid w:val="007D7893"/>
    <w:rsid w:val="007D7CF8"/>
    <w:rsid w:val="007E0420"/>
    <w:rsid w:val="007E1365"/>
    <w:rsid w:val="007E47FE"/>
    <w:rsid w:val="007E629E"/>
    <w:rsid w:val="007E64FF"/>
    <w:rsid w:val="007E67D3"/>
    <w:rsid w:val="007F0304"/>
    <w:rsid w:val="007F0B60"/>
    <w:rsid w:val="007F0C29"/>
    <w:rsid w:val="007F1872"/>
    <w:rsid w:val="007F28B7"/>
    <w:rsid w:val="007F39F9"/>
    <w:rsid w:val="007F4591"/>
    <w:rsid w:val="007F7259"/>
    <w:rsid w:val="007F7602"/>
    <w:rsid w:val="007F7A7F"/>
    <w:rsid w:val="0080040F"/>
    <w:rsid w:val="00800513"/>
    <w:rsid w:val="008012CD"/>
    <w:rsid w:val="008012F7"/>
    <w:rsid w:val="00801351"/>
    <w:rsid w:val="00802C62"/>
    <w:rsid w:val="0080399A"/>
    <w:rsid w:val="00803A73"/>
    <w:rsid w:val="00803B2E"/>
    <w:rsid w:val="008040A8"/>
    <w:rsid w:val="008059AF"/>
    <w:rsid w:val="00806D88"/>
    <w:rsid w:val="008105D9"/>
    <w:rsid w:val="00810E8B"/>
    <w:rsid w:val="008117DF"/>
    <w:rsid w:val="00813B7D"/>
    <w:rsid w:val="00814EA4"/>
    <w:rsid w:val="00814F64"/>
    <w:rsid w:val="008166F3"/>
    <w:rsid w:val="00822A2F"/>
    <w:rsid w:val="0082323D"/>
    <w:rsid w:val="00823D4B"/>
    <w:rsid w:val="008249DD"/>
    <w:rsid w:val="00825271"/>
    <w:rsid w:val="0082605E"/>
    <w:rsid w:val="00826771"/>
    <w:rsid w:val="008279FA"/>
    <w:rsid w:val="00827DDF"/>
    <w:rsid w:val="00827FBC"/>
    <w:rsid w:val="00827FF9"/>
    <w:rsid w:val="00830E68"/>
    <w:rsid w:val="0083174F"/>
    <w:rsid w:val="008329E2"/>
    <w:rsid w:val="00833431"/>
    <w:rsid w:val="0083438B"/>
    <w:rsid w:val="008347BB"/>
    <w:rsid w:val="00834ED9"/>
    <w:rsid w:val="008375E2"/>
    <w:rsid w:val="00840899"/>
    <w:rsid w:val="00841458"/>
    <w:rsid w:val="00841E77"/>
    <w:rsid w:val="00842622"/>
    <w:rsid w:val="00843BF9"/>
    <w:rsid w:val="008450A2"/>
    <w:rsid w:val="00845D96"/>
    <w:rsid w:val="00845DCE"/>
    <w:rsid w:val="00845E3F"/>
    <w:rsid w:val="008468F0"/>
    <w:rsid w:val="00847391"/>
    <w:rsid w:val="008475CB"/>
    <w:rsid w:val="00850AA3"/>
    <w:rsid w:val="00851128"/>
    <w:rsid w:val="008523F7"/>
    <w:rsid w:val="008542FA"/>
    <w:rsid w:val="00854457"/>
    <w:rsid w:val="00854D25"/>
    <w:rsid w:val="00856372"/>
    <w:rsid w:val="0085799B"/>
    <w:rsid w:val="00857BED"/>
    <w:rsid w:val="008609BE"/>
    <w:rsid w:val="008626E7"/>
    <w:rsid w:val="00864CAE"/>
    <w:rsid w:val="00865174"/>
    <w:rsid w:val="00870EE7"/>
    <w:rsid w:val="00874D7A"/>
    <w:rsid w:val="00875A09"/>
    <w:rsid w:val="00876ED1"/>
    <w:rsid w:val="00880905"/>
    <w:rsid w:val="00881461"/>
    <w:rsid w:val="008816CB"/>
    <w:rsid w:val="008817EC"/>
    <w:rsid w:val="0088335B"/>
    <w:rsid w:val="008863B9"/>
    <w:rsid w:val="00890A20"/>
    <w:rsid w:val="00890C88"/>
    <w:rsid w:val="00890ECE"/>
    <w:rsid w:val="00890FED"/>
    <w:rsid w:val="008928D3"/>
    <w:rsid w:val="0089292C"/>
    <w:rsid w:val="00892C1F"/>
    <w:rsid w:val="00894009"/>
    <w:rsid w:val="00894FF7"/>
    <w:rsid w:val="008953A4"/>
    <w:rsid w:val="00895C0C"/>
    <w:rsid w:val="00895E0F"/>
    <w:rsid w:val="0089648D"/>
    <w:rsid w:val="00897079"/>
    <w:rsid w:val="008A1722"/>
    <w:rsid w:val="008A1EF9"/>
    <w:rsid w:val="008A2D23"/>
    <w:rsid w:val="008A45A6"/>
    <w:rsid w:val="008A4985"/>
    <w:rsid w:val="008A700B"/>
    <w:rsid w:val="008A726C"/>
    <w:rsid w:val="008B0C4A"/>
    <w:rsid w:val="008B2593"/>
    <w:rsid w:val="008B492B"/>
    <w:rsid w:val="008B58C7"/>
    <w:rsid w:val="008B66B8"/>
    <w:rsid w:val="008B7BA4"/>
    <w:rsid w:val="008C0C82"/>
    <w:rsid w:val="008C1D67"/>
    <w:rsid w:val="008C2C18"/>
    <w:rsid w:val="008C2EE3"/>
    <w:rsid w:val="008C3002"/>
    <w:rsid w:val="008C38DB"/>
    <w:rsid w:val="008C4FCC"/>
    <w:rsid w:val="008C67F9"/>
    <w:rsid w:val="008C7500"/>
    <w:rsid w:val="008C790D"/>
    <w:rsid w:val="008D1EA2"/>
    <w:rsid w:val="008D31A9"/>
    <w:rsid w:val="008D32B6"/>
    <w:rsid w:val="008D4C32"/>
    <w:rsid w:val="008D585B"/>
    <w:rsid w:val="008D5F7E"/>
    <w:rsid w:val="008D6199"/>
    <w:rsid w:val="008D707C"/>
    <w:rsid w:val="008E006A"/>
    <w:rsid w:val="008E060D"/>
    <w:rsid w:val="008E0802"/>
    <w:rsid w:val="008E1021"/>
    <w:rsid w:val="008E18CB"/>
    <w:rsid w:val="008E1F22"/>
    <w:rsid w:val="008E27B4"/>
    <w:rsid w:val="008E2BDB"/>
    <w:rsid w:val="008E4762"/>
    <w:rsid w:val="008E5281"/>
    <w:rsid w:val="008E5540"/>
    <w:rsid w:val="008E656B"/>
    <w:rsid w:val="008E66E1"/>
    <w:rsid w:val="008F0223"/>
    <w:rsid w:val="008F0C10"/>
    <w:rsid w:val="008F1E1B"/>
    <w:rsid w:val="008F20D0"/>
    <w:rsid w:val="008F2F17"/>
    <w:rsid w:val="008F465A"/>
    <w:rsid w:val="008F686C"/>
    <w:rsid w:val="008F6A28"/>
    <w:rsid w:val="008F6EA0"/>
    <w:rsid w:val="008F73D9"/>
    <w:rsid w:val="008F7ABA"/>
    <w:rsid w:val="008F7DC3"/>
    <w:rsid w:val="009008A5"/>
    <w:rsid w:val="00901B91"/>
    <w:rsid w:val="00902B62"/>
    <w:rsid w:val="009032C3"/>
    <w:rsid w:val="00903626"/>
    <w:rsid w:val="00903CC8"/>
    <w:rsid w:val="0090414F"/>
    <w:rsid w:val="00905556"/>
    <w:rsid w:val="00906286"/>
    <w:rsid w:val="00907CBB"/>
    <w:rsid w:val="00907DEE"/>
    <w:rsid w:val="00910B2C"/>
    <w:rsid w:val="00910EF3"/>
    <w:rsid w:val="0091192E"/>
    <w:rsid w:val="0091279E"/>
    <w:rsid w:val="00912926"/>
    <w:rsid w:val="00913075"/>
    <w:rsid w:val="00913EB6"/>
    <w:rsid w:val="009143E7"/>
    <w:rsid w:val="009144EB"/>
    <w:rsid w:val="00914829"/>
    <w:rsid w:val="009148DE"/>
    <w:rsid w:val="00916C1D"/>
    <w:rsid w:val="009172CA"/>
    <w:rsid w:val="0092278A"/>
    <w:rsid w:val="009230DF"/>
    <w:rsid w:val="00924A9D"/>
    <w:rsid w:val="00925714"/>
    <w:rsid w:val="0092696F"/>
    <w:rsid w:val="00926B2D"/>
    <w:rsid w:val="0092777C"/>
    <w:rsid w:val="00927B98"/>
    <w:rsid w:val="00927EA9"/>
    <w:rsid w:val="009303D0"/>
    <w:rsid w:val="009323D0"/>
    <w:rsid w:val="009327EA"/>
    <w:rsid w:val="00932D86"/>
    <w:rsid w:val="00933476"/>
    <w:rsid w:val="009335D8"/>
    <w:rsid w:val="00933C5D"/>
    <w:rsid w:val="00934C77"/>
    <w:rsid w:val="009364AE"/>
    <w:rsid w:val="00936A94"/>
    <w:rsid w:val="00936E8B"/>
    <w:rsid w:val="009371D5"/>
    <w:rsid w:val="00937AE2"/>
    <w:rsid w:val="00940442"/>
    <w:rsid w:val="00940F52"/>
    <w:rsid w:val="00941E30"/>
    <w:rsid w:val="00942830"/>
    <w:rsid w:val="00943AFD"/>
    <w:rsid w:val="00944522"/>
    <w:rsid w:val="00944F48"/>
    <w:rsid w:val="009469C3"/>
    <w:rsid w:val="00946D04"/>
    <w:rsid w:val="00946F8A"/>
    <w:rsid w:val="00950F5D"/>
    <w:rsid w:val="009529A6"/>
    <w:rsid w:val="009540C6"/>
    <w:rsid w:val="009544BE"/>
    <w:rsid w:val="009545F6"/>
    <w:rsid w:val="00956CDE"/>
    <w:rsid w:val="00957779"/>
    <w:rsid w:val="00957B4B"/>
    <w:rsid w:val="00961889"/>
    <w:rsid w:val="00961AAC"/>
    <w:rsid w:val="00961E24"/>
    <w:rsid w:val="0096234B"/>
    <w:rsid w:val="009633DA"/>
    <w:rsid w:val="00964433"/>
    <w:rsid w:val="009649F4"/>
    <w:rsid w:val="00964F45"/>
    <w:rsid w:val="00965861"/>
    <w:rsid w:val="00966884"/>
    <w:rsid w:val="00966A92"/>
    <w:rsid w:val="0096754F"/>
    <w:rsid w:val="00970932"/>
    <w:rsid w:val="00970BBC"/>
    <w:rsid w:val="00972594"/>
    <w:rsid w:val="00974BC2"/>
    <w:rsid w:val="00975189"/>
    <w:rsid w:val="00975368"/>
    <w:rsid w:val="00975FCB"/>
    <w:rsid w:val="00976424"/>
    <w:rsid w:val="0097654F"/>
    <w:rsid w:val="00976CA1"/>
    <w:rsid w:val="00976F39"/>
    <w:rsid w:val="0097734C"/>
    <w:rsid w:val="009777C7"/>
    <w:rsid w:val="009777D9"/>
    <w:rsid w:val="0098027F"/>
    <w:rsid w:val="00982A38"/>
    <w:rsid w:val="00983DC9"/>
    <w:rsid w:val="0098417B"/>
    <w:rsid w:val="009845AB"/>
    <w:rsid w:val="009846E3"/>
    <w:rsid w:val="00985427"/>
    <w:rsid w:val="00986402"/>
    <w:rsid w:val="0098646C"/>
    <w:rsid w:val="00986BA5"/>
    <w:rsid w:val="009917E5"/>
    <w:rsid w:val="00991B88"/>
    <w:rsid w:val="00991C3E"/>
    <w:rsid w:val="00991E93"/>
    <w:rsid w:val="00993DC0"/>
    <w:rsid w:val="00993DF0"/>
    <w:rsid w:val="00993E86"/>
    <w:rsid w:val="009943DE"/>
    <w:rsid w:val="00994E03"/>
    <w:rsid w:val="00995325"/>
    <w:rsid w:val="009961EA"/>
    <w:rsid w:val="00996B4A"/>
    <w:rsid w:val="00997A61"/>
    <w:rsid w:val="009A0823"/>
    <w:rsid w:val="009A0BEA"/>
    <w:rsid w:val="009A2195"/>
    <w:rsid w:val="009A322F"/>
    <w:rsid w:val="009A35BE"/>
    <w:rsid w:val="009A3AA3"/>
    <w:rsid w:val="009A48F2"/>
    <w:rsid w:val="009A49C4"/>
    <w:rsid w:val="009A4B51"/>
    <w:rsid w:val="009A5753"/>
    <w:rsid w:val="009A579D"/>
    <w:rsid w:val="009A6F05"/>
    <w:rsid w:val="009B27BC"/>
    <w:rsid w:val="009B2D95"/>
    <w:rsid w:val="009B2DFA"/>
    <w:rsid w:val="009B3508"/>
    <w:rsid w:val="009B400A"/>
    <w:rsid w:val="009B42DE"/>
    <w:rsid w:val="009B5700"/>
    <w:rsid w:val="009B604B"/>
    <w:rsid w:val="009B68A4"/>
    <w:rsid w:val="009B7B1F"/>
    <w:rsid w:val="009C09A7"/>
    <w:rsid w:val="009C0E44"/>
    <w:rsid w:val="009C4791"/>
    <w:rsid w:val="009C4AEC"/>
    <w:rsid w:val="009C53A5"/>
    <w:rsid w:val="009C569C"/>
    <w:rsid w:val="009C63B6"/>
    <w:rsid w:val="009C7A29"/>
    <w:rsid w:val="009D108A"/>
    <w:rsid w:val="009D2346"/>
    <w:rsid w:val="009D2476"/>
    <w:rsid w:val="009D2C45"/>
    <w:rsid w:val="009D31CB"/>
    <w:rsid w:val="009D3331"/>
    <w:rsid w:val="009D3696"/>
    <w:rsid w:val="009D369E"/>
    <w:rsid w:val="009D47EA"/>
    <w:rsid w:val="009D576E"/>
    <w:rsid w:val="009D6008"/>
    <w:rsid w:val="009D647E"/>
    <w:rsid w:val="009D69C7"/>
    <w:rsid w:val="009D6F9D"/>
    <w:rsid w:val="009D7195"/>
    <w:rsid w:val="009D7227"/>
    <w:rsid w:val="009D755B"/>
    <w:rsid w:val="009D79D1"/>
    <w:rsid w:val="009D7EC8"/>
    <w:rsid w:val="009E0411"/>
    <w:rsid w:val="009E1CB5"/>
    <w:rsid w:val="009E2C45"/>
    <w:rsid w:val="009E3297"/>
    <w:rsid w:val="009E494F"/>
    <w:rsid w:val="009E5AC6"/>
    <w:rsid w:val="009E5C73"/>
    <w:rsid w:val="009E5CFF"/>
    <w:rsid w:val="009E5E96"/>
    <w:rsid w:val="009E6C92"/>
    <w:rsid w:val="009E731B"/>
    <w:rsid w:val="009F024A"/>
    <w:rsid w:val="009F196F"/>
    <w:rsid w:val="009F1EAB"/>
    <w:rsid w:val="009F26A1"/>
    <w:rsid w:val="009F373F"/>
    <w:rsid w:val="009F37EC"/>
    <w:rsid w:val="009F3AE7"/>
    <w:rsid w:val="009F3E8B"/>
    <w:rsid w:val="009F4D68"/>
    <w:rsid w:val="009F5B36"/>
    <w:rsid w:val="009F67DD"/>
    <w:rsid w:val="009F71F3"/>
    <w:rsid w:val="009F734F"/>
    <w:rsid w:val="00A00561"/>
    <w:rsid w:val="00A00775"/>
    <w:rsid w:val="00A02B1D"/>
    <w:rsid w:val="00A034A1"/>
    <w:rsid w:val="00A034CE"/>
    <w:rsid w:val="00A03DD8"/>
    <w:rsid w:val="00A04906"/>
    <w:rsid w:val="00A056CF"/>
    <w:rsid w:val="00A1033A"/>
    <w:rsid w:val="00A10706"/>
    <w:rsid w:val="00A123FC"/>
    <w:rsid w:val="00A12566"/>
    <w:rsid w:val="00A1264D"/>
    <w:rsid w:val="00A12CDA"/>
    <w:rsid w:val="00A130F3"/>
    <w:rsid w:val="00A13888"/>
    <w:rsid w:val="00A141E9"/>
    <w:rsid w:val="00A14EF4"/>
    <w:rsid w:val="00A1568D"/>
    <w:rsid w:val="00A16357"/>
    <w:rsid w:val="00A16A31"/>
    <w:rsid w:val="00A17E84"/>
    <w:rsid w:val="00A2164C"/>
    <w:rsid w:val="00A220AF"/>
    <w:rsid w:val="00A22818"/>
    <w:rsid w:val="00A230D8"/>
    <w:rsid w:val="00A246B6"/>
    <w:rsid w:val="00A24D85"/>
    <w:rsid w:val="00A254F8"/>
    <w:rsid w:val="00A25B87"/>
    <w:rsid w:val="00A2666F"/>
    <w:rsid w:val="00A26A5E"/>
    <w:rsid w:val="00A26EC4"/>
    <w:rsid w:val="00A30313"/>
    <w:rsid w:val="00A3034D"/>
    <w:rsid w:val="00A30DC2"/>
    <w:rsid w:val="00A30E5E"/>
    <w:rsid w:val="00A31367"/>
    <w:rsid w:val="00A31392"/>
    <w:rsid w:val="00A31B43"/>
    <w:rsid w:val="00A32BEA"/>
    <w:rsid w:val="00A33BEA"/>
    <w:rsid w:val="00A344AB"/>
    <w:rsid w:val="00A34B59"/>
    <w:rsid w:val="00A35DF9"/>
    <w:rsid w:val="00A36084"/>
    <w:rsid w:val="00A360F9"/>
    <w:rsid w:val="00A36393"/>
    <w:rsid w:val="00A36A56"/>
    <w:rsid w:val="00A371CC"/>
    <w:rsid w:val="00A372CB"/>
    <w:rsid w:val="00A373E6"/>
    <w:rsid w:val="00A37F5A"/>
    <w:rsid w:val="00A4019E"/>
    <w:rsid w:val="00A404B5"/>
    <w:rsid w:val="00A40F06"/>
    <w:rsid w:val="00A41D43"/>
    <w:rsid w:val="00A41D44"/>
    <w:rsid w:val="00A41EBF"/>
    <w:rsid w:val="00A42C25"/>
    <w:rsid w:val="00A43158"/>
    <w:rsid w:val="00A455EF"/>
    <w:rsid w:val="00A47E50"/>
    <w:rsid w:val="00A47E70"/>
    <w:rsid w:val="00A50A21"/>
    <w:rsid w:val="00A50CF0"/>
    <w:rsid w:val="00A52722"/>
    <w:rsid w:val="00A5357A"/>
    <w:rsid w:val="00A56A46"/>
    <w:rsid w:val="00A6105A"/>
    <w:rsid w:val="00A623A7"/>
    <w:rsid w:val="00A625B7"/>
    <w:rsid w:val="00A6275E"/>
    <w:rsid w:val="00A62901"/>
    <w:rsid w:val="00A62E29"/>
    <w:rsid w:val="00A63069"/>
    <w:rsid w:val="00A643B3"/>
    <w:rsid w:val="00A643EE"/>
    <w:rsid w:val="00A6452E"/>
    <w:rsid w:val="00A64947"/>
    <w:rsid w:val="00A663C0"/>
    <w:rsid w:val="00A6783E"/>
    <w:rsid w:val="00A7423E"/>
    <w:rsid w:val="00A74587"/>
    <w:rsid w:val="00A74D31"/>
    <w:rsid w:val="00A7671C"/>
    <w:rsid w:val="00A76F68"/>
    <w:rsid w:val="00A77596"/>
    <w:rsid w:val="00A80D29"/>
    <w:rsid w:val="00A83A33"/>
    <w:rsid w:val="00A84211"/>
    <w:rsid w:val="00A84BEB"/>
    <w:rsid w:val="00A86639"/>
    <w:rsid w:val="00A86801"/>
    <w:rsid w:val="00A86A74"/>
    <w:rsid w:val="00A86D22"/>
    <w:rsid w:val="00A86F4B"/>
    <w:rsid w:val="00A871D3"/>
    <w:rsid w:val="00A875EF"/>
    <w:rsid w:val="00A878D3"/>
    <w:rsid w:val="00A87B70"/>
    <w:rsid w:val="00A87CC8"/>
    <w:rsid w:val="00A87CDA"/>
    <w:rsid w:val="00A9063A"/>
    <w:rsid w:val="00A907D2"/>
    <w:rsid w:val="00A91667"/>
    <w:rsid w:val="00A92549"/>
    <w:rsid w:val="00A92DE4"/>
    <w:rsid w:val="00A94E17"/>
    <w:rsid w:val="00A94E8D"/>
    <w:rsid w:val="00A96927"/>
    <w:rsid w:val="00A96CF3"/>
    <w:rsid w:val="00A97818"/>
    <w:rsid w:val="00AA2360"/>
    <w:rsid w:val="00AA2CBC"/>
    <w:rsid w:val="00AA2E10"/>
    <w:rsid w:val="00AA4D3E"/>
    <w:rsid w:val="00AA54D1"/>
    <w:rsid w:val="00AA67F1"/>
    <w:rsid w:val="00AA6CB8"/>
    <w:rsid w:val="00AA7572"/>
    <w:rsid w:val="00AB0313"/>
    <w:rsid w:val="00AB05EF"/>
    <w:rsid w:val="00AB1AC8"/>
    <w:rsid w:val="00AB4DE8"/>
    <w:rsid w:val="00AB513E"/>
    <w:rsid w:val="00AB525C"/>
    <w:rsid w:val="00AB7D13"/>
    <w:rsid w:val="00AC0282"/>
    <w:rsid w:val="00AC08DC"/>
    <w:rsid w:val="00AC2EBA"/>
    <w:rsid w:val="00AC4D8D"/>
    <w:rsid w:val="00AC5820"/>
    <w:rsid w:val="00AC7CDF"/>
    <w:rsid w:val="00AC7E13"/>
    <w:rsid w:val="00AD00F8"/>
    <w:rsid w:val="00AD0C26"/>
    <w:rsid w:val="00AD14A3"/>
    <w:rsid w:val="00AD1CD8"/>
    <w:rsid w:val="00AD3040"/>
    <w:rsid w:val="00AD4AD1"/>
    <w:rsid w:val="00AD5823"/>
    <w:rsid w:val="00AD5D6A"/>
    <w:rsid w:val="00AD6A02"/>
    <w:rsid w:val="00AD6BCC"/>
    <w:rsid w:val="00AD75C1"/>
    <w:rsid w:val="00AD7757"/>
    <w:rsid w:val="00AE02D6"/>
    <w:rsid w:val="00AE07E2"/>
    <w:rsid w:val="00AE2BA4"/>
    <w:rsid w:val="00AE312D"/>
    <w:rsid w:val="00AE32FD"/>
    <w:rsid w:val="00AE3720"/>
    <w:rsid w:val="00AE53C3"/>
    <w:rsid w:val="00AE57EE"/>
    <w:rsid w:val="00AF0520"/>
    <w:rsid w:val="00AF073B"/>
    <w:rsid w:val="00AF1A87"/>
    <w:rsid w:val="00AF1D99"/>
    <w:rsid w:val="00AF3042"/>
    <w:rsid w:val="00AF3A1E"/>
    <w:rsid w:val="00AF3E02"/>
    <w:rsid w:val="00AF4B8A"/>
    <w:rsid w:val="00AF4FD2"/>
    <w:rsid w:val="00AF5567"/>
    <w:rsid w:val="00AF5A17"/>
    <w:rsid w:val="00AF5CDA"/>
    <w:rsid w:val="00B03695"/>
    <w:rsid w:val="00B03CEE"/>
    <w:rsid w:val="00B05064"/>
    <w:rsid w:val="00B070AB"/>
    <w:rsid w:val="00B07AD4"/>
    <w:rsid w:val="00B07ED3"/>
    <w:rsid w:val="00B07F1A"/>
    <w:rsid w:val="00B108D2"/>
    <w:rsid w:val="00B1093F"/>
    <w:rsid w:val="00B10FEA"/>
    <w:rsid w:val="00B12656"/>
    <w:rsid w:val="00B1347F"/>
    <w:rsid w:val="00B14FBA"/>
    <w:rsid w:val="00B167C3"/>
    <w:rsid w:val="00B16C00"/>
    <w:rsid w:val="00B16CE5"/>
    <w:rsid w:val="00B17BCF"/>
    <w:rsid w:val="00B206E6"/>
    <w:rsid w:val="00B2082C"/>
    <w:rsid w:val="00B21104"/>
    <w:rsid w:val="00B21C0C"/>
    <w:rsid w:val="00B253B0"/>
    <w:rsid w:val="00B258BB"/>
    <w:rsid w:val="00B2735C"/>
    <w:rsid w:val="00B27AAE"/>
    <w:rsid w:val="00B30466"/>
    <w:rsid w:val="00B305B7"/>
    <w:rsid w:val="00B307D2"/>
    <w:rsid w:val="00B30F2A"/>
    <w:rsid w:val="00B31D15"/>
    <w:rsid w:val="00B32121"/>
    <w:rsid w:val="00B33155"/>
    <w:rsid w:val="00B34213"/>
    <w:rsid w:val="00B34371"/>
    <w:rsid w:val="00B360F1"/>
    <w:rsid w:val="00B37350"/>
    <w:rsid w:val="00B374B0"/>
    <w:rsid w:val="00B37896"/>
    <w:rsid w:val="00B405F9"/>
    <w:rsid w:val="00B409C5"/>
    <w:rsid w:val="00B41CAD"/>
    <w:rsid w:val="00B42939"/>
    <w:rsid w:val="00B42A0A"/>
    <w:rsid w:val="00B42A9D"/>
    <w:rsid w:val="00B42F0C"/>
    <w:rsid w:val="00B43AEF"/>
    <w:rsid w:val="00B44801"/>
    <w:rsid w:val="00B46A0C"/>
    <w:rsid w:val="00B501FA"/>
    <w:rsid w:val="00B52434"/>
    <w:rsid w:val="00B52583"/>
    <w:rsid w:val="00B535D1"/>
    <w:rsid w:val="00B535FC"/>
    <w:rsid w:val="00B55D00"/>
    <w:rsid w:val="00B56492"/>
    <w:rsid w:val="00B57EEB"/>
    <w:rsid w:val="00B601B0"/>
    <w:rsid w:val="00B60380"/>
    <w:rsid w:val="00B6043F"/>
    <w:rsid w:val="00B6069B"/>
    <w:rsid w:val="00B60CBB"/>
    <w:rsid w:val="00B61B49"/>
    <w:rsid w:val="00B6298D"/>
    <w:rsid w:val="00B62F94"/>
    <w:rsid w:val="00B6301F"/>
    <w:rsid w:val="00B633E4"/>
    <w:rsid w:val="00B65123"/>
    <w:rsid w:val="00B65595"/>
    <w:rsid w:val="00B656BD"/>
    <w:rsid w:val="00B66239"/>
    <w:rsid w:val="00B66B2A"/>
    <w:rsid w:val="00B67B97"/>
    <w:rsid w:val="00B70C45"/>
    <w:rsid w:val="00B71978"/>
    <w:rsid w:val="00B726F8"/>
    <w:rsid w:val="00B72746"/>
    <w:rsid w:val="00B737AA"/>
    <w:rsid w:val="00B741DD"/>
    <w:rsid w:val="00B7482B"/>
    <w:rsid w:val="00B748A8"/>
    <w:rsid w:val="00B74B36"/>
    <w:rsid w:val="00B74BA8"/>
    <w:rsid w:val="00B82306"/>
    <w:rsid w:val="00B83670"/>
    <w:rsid w:val="00B83782"/>
    <w:rsid w:val="00B8394E"/>
    <w:rsid w:val="00B850E6"/>
    <w:rsid w:val="00B8532E"/>
    <w:rsid w:val="00B8691E"/>
    <w:rsid w:val="00B8703E"/>
    <w:rsid w:val="00B873DD"/>
    <w:rsid w:val="00B9104C"/>
    <w:rsid w:val="00B91154"/>
    <w:rsid w:val="00B91581"/>
    <w:rsid w:val="00B94239"/>
    <w:rsid w:val="00B943F9"/>
    <w:rsid w:val="00B9556D"/>
    <w:rsid w:val="00B963D3"/>
    <w:rsid w:val="00B968C8"/>
    <w:rsid w:val="00BA0CEC"/>
    <w:rsid w:val="00BA14DC"/>
    <w:rsid w:val="00BA22CA"/>
    <w:rsid w:val="00BA2A7A"/>
    <w:rsid w:val="00BA2FA9"/>
    <w:rsid w:val="00BA3EC5"/>
    <w:rsid w:val="00BA51D9"/>
    <w:rsid w:val="00BA527E"/>
    <w:rsid w:val="00BA5531"/>
    <w:rsid w:val="00BA7683"/>
    <w:rsid w:val="00BB056A"/>
    <w:rsid w:val="00BB111B"/>
    <w:rsid w:val="00BB11D8"/>
    <w:rsid w:val="00BB1216"/>
    <w:rsid w:val="00BB153C"/>
    <w:rsid w:val="00BB553B"/>
    <w:rsid w:val="00BB5B7E"/>
    <w:rsid w:val="00BB5DFC"/>
    <w:rsid w:val="00BB765B"/>
    <w:rsid w:val="00BB7B8E"/>
    <w:rsid w:val="00BC083A"/>
    <w:rsid w:val="00BC0863"/>
    <w:rsid w:val="00BC104E"/>
    <w:rsid w:val="00BC1454"/>
    <w:rsid w:val="00BC1502"/>
    <w:rsid w:val="00BC162C"/>
    <w:rsid w:val="00BC19EF"/>
    <w:rsid w:val="00BC1C10"/>
    <w:rsid w:val="00BC1EFA"/>
    <w:rsid w:val="00BC2AF3"/>
    <w:rsid w:val="00BC3581"/>
    <w:rsid w:val="00BC3792"/>
    <w:rsid w:val="00BC3C39"/>
    <w:rsid w:val="00BC4081"/>
    <w:rsid w:val="00BC4A43"/>
    <w:rsid w:val="00BC4BA8"/>
    <w:rsid w:val="00BD279D"/>
    <w:rsid w:val="00BD28C5"/>
    <w:rsid w:val="00BD3972"/>
    <w:rsid w:val="00BD44E7"/>
    <w:rsid w:val="00BD490F"/>
    <w:rsid w:val="00BD4B1C"/>
    <w:rsid w:val="00BD56EA"/>
    <w:rsid w:val="00BD57C7"/>
    <w:rsid w:val="00BD593D"/>
    <w:rsid w:val="00BD6B81"/>
    <w:rsid w:val="00BD6BB8"/>
    <w:rsid w:val="00BD6EC4"/>
    <w:rsid w:val="00BD7453"/>
    <w:rsid w:val="00BE0EA7"/>
    <w:rsid w:val="00BE0F67"/>
    <w:rsid w:val="00BE1660"/>
    <w:rsid w:val="00BE2D4D"/>
    <w:rsid w:val="00BE3151"/>
    <w:rsid w:val="00BE3DA4"/>
    <w:rsid w:val="00BE435E"/>
    <w:rsid w:val="00BE52DB"/>
    <w:rsid w:val="00BE6205"/>
    <w:rsid w:val="00BE7A21"/>
    <w:rsid w:val="00BF076F"/>
    <w:rsid w:val="00BF0DA2"/>
    <w:rsid w:val="00BF1E7B"/>
    <w:rsid w:val="00BF2871"/>
    <w:rsid w:val="00BF2ABE"/>
    <w:rsid w:val="00BF45C4"/>
    <w:rsid w:val="00BF5300"/>
    <w:rsid w:val="00BF58DE"/>
    <w:rsid w:val="00BF5939"/>
    <w:rsid w:val="00C0143A"/>
    <w:rsid w:val="00C0215E"/>
    <w:rsid w:val="00C043B1"/>
    <w:rsid w:val="00C04535"/>
    <w:rsid w:val="00C04966"/>
    <w:rsid w:val="00C04E88"/>
    <w:rsid w:val="00C0503D"/>
    <w:rsid w:val="00C0697A"/>
    <w:rsid w:val="00C06B96"/>
    <w:rsid w:val="00C06F4A"/>
    <w:rsid w:val="00C076CA"/>
    <w:rsid w:val="00C07853"/>
    <w:rsid w:val="00C11A18"/>
    <w:rsid w:val="00C11EA6"/>
    <w:rsid w:val="00C1569E"/>
    <w:rsid w:val="00C1623C"/>
    <w:rsid w:val="00C17034"/>
    <w:rsid w:val="00C17E65"/>
    <w:rsid w:val="00C20E49"/>
    <w:rsid w:val="00C21781"/>
    <w:rsid w:val="00C224C7"/>
    <w:rsid w:val="00C227DE"/>
    <w:rsid w:val="00C23EDC"/>
    <w:rsid w:val="00C245DB"/>
    <w:rsid w:val="00C24E29"/>
    <w:rsid w:val="00C2511E"/>
    <w:rsid w:val="00C27590"/>
    <w:rsid w:val="00C30235"/>
    <w:rsid w:val="00C30BF9"/>
    <w:rsid w:val="00C3153B"/>
    <w:rsid w:val="00C33447"/>
    <w:rsid w:val="00C33C6C"/>
    <w:rsid w:val="00C341FE"/>
    <w:rsid w:val="00C346A5"/>
    <w:rsid w:val="00C35327"/>
    <w:rsid w:val="00C36777"/>
    <w:rsid w:val="00C36990"/>
    <w:rsid w:val="00C379EA"/>
    <w:rsid w:val="00C40478"/>
    <w:rsid w:val="00C405ED"/>
    <w:rsid w:val="00C41B14"/>
    <w:rsid w:val="00C42B58"/>
    <w:rsid w:val="00C42EED"/>
    <w:rsid w:val="00C43E33"/>
    <w:rsid w:val="00C44D37"/>
    <w:rsid w:val="00C44E36"/>
    <w:rsid w:val="00C4528B"/>
    <w:rsid w:val="00C4532A"/>
    <w:rsid w:val="00C45376"/>
    <w:rsid w:val="00C4686A"/>
    <w:rsid w:val="00C468A6"/>
    <w:rsid w:val="00C5041D"/>
    <w:rsid w:val="00C5157E"/>
    <w:rsid w:val="00C51B56"/>
    <w:rsid w:val="00C53675"/>
    <w:rsid w:val="00C5392D"/>
    <w:rsid w:val="00C544AD"/>
    <w:rsid w:val="00C5481C"/>
    <w:rsid w:val="00C54AF4"/>
    <w:rsid w:val="00C60BE0"/>
    <w:rsid w:val="00C61CDC"/>
    <w:rsid w:val="00C627D2"/>
    <w:rsid w:val="00C62D93"/>
    <w:rsid w:val="00C63BD7"/>
    <w:rsid w:val="00C64DC7"/>
    <w:rsid w:val="00C6610C"/>
    <w:rsid w:val="00C66612"/>
    <w:rsid w:val="00C66BA2"/>
    <w:rsid w:val="00C66D80"/>
    <w:rsid w:val="00C70687"/>
    <w:rsid w:val="00C70991"/>
    <w:rsid w:val="00C70CE0"/>
    <w:rsid w:val="00C724D6"/>
    <w:rsid w:val="00C72558"/>
    <w:rsid w:val="00C76798"/>
    <w:rsid w:val="00C77FC9"/>
    <w:rsid w:val="00C77FD4"/>
    <w:rsid w:val="00C83EBF"/>
    <w:rsid w:val="00C846C3"/>
    <w:rsid w:val="00C847D5"/>
    <w:rsid w:val="00C84A69"/>
    <w:rsid w:val="00C85B37"/>
    <w:rsid w:val="00C85BD5"/>
    <w:rsid w:val="00C91718"/>
    <w:rsid w:val="00C917F2"/>
    <w:rsid w:val="00C91B0B"/>
    <w:rsid w:val="00C9228B"/>
    <w:rsid w:val="00C92B25"/>
    <w:rsid w:val="00C93C04"/>
    <w:rsid w:val="00C9549C"/>
    <w:rsid w:val="00C954F7"/>
    <w:rsid w:val="00C95985"/>
    <w:rsid w:val="00C96D21"/>
    <w:rsid w:val="00CA0C82"/>
    <w:rsid w:val="00CA2B03"/>
    <w:rsid w:val="00CA34D5"/>
    <w:rsid w:val="00CA3CA4"/>
    <w:rsid w:val="00CA4E18"/>
    <w:rsid w:val="00CA5A73"/>
    <w:rsid w:val="00CA694E"/>
    <w:rsid w:val="00CA6ADA"/>
    <w:rsid w:val="00CB099C"/>
    <w:rsid w:val="00CB232B"/>
    <w:rsid w:val="00CB2F42"/>
    <w:rsid w:val="00CB31E5"/>
    <w:rsid w:val="00CB38B0"/>
    <w:rsid w:val="00CB4A7E"/>
    <w:rsid w:val="00CB54E5"/>
    <w:rsid w:val="00CB5629"/>
    <w:rsid w:val="00CB5D28"/>
    <w:rsid w:val="00CB6997"/>
    <w:rsid w:val="00CB6F1F"/>
    <w:rsid w:val="00CB7D29"/>
    <w:rsid w:val="00CC131D"/>
    <w:rsid w:val="00CC24D5"/>
    <w:rsid w:val="00CC25A1"/>
    <w:rsid w:val="00CC2A0D"/>
    <w:rsid w:val="00CC3411"/>
    <w:rsid w:val="00CC3A77"/>
    <w:rsid w:val="00CC3C38"/>
    <w:rsid w:val="00CC42A2"/>
    <w:rsid w:val="00CC5026"/>
    <w:rsid w:val="00CC5452"/>
    <w:rsid w:val="00CC64D3"/>
    <w:rsid w:val="00CC68D0"/>
    <w:rsid w:val="00CD01C4"/>
    <w:rsid w:val="00CD0CD7"/>
    <w:rsid w:val="00CD1430"/>
    <w:rsid w:val="00CD1ECD"/>
    <w:rsid w:val="00CD2D16"/>
    <w:rsid w:val="00CD310F"/>
    <w:rsid w:val="00CD3710"/>
    <w:rsid w:val="00CD3CC6"/>
    <w:rsid w:val="00CD67C6"/>
    <w:rsid w:val="00CD69EF"/>
    <w:rsid w:val="00CD7D6E"/>
    <w:rsid w:val="00CD7DA4"/>
    <w:rsid w:val="00CE19EA"/>
    <w:rsid w:val="00CE1B74"/>
    <w:rsid w:val="00CE3EFE"/>
    <w:rsid w:val="00CE573C"/>
    <w:rsid w:val="00CE7045"/>
    <w:rsid w:val="00CE71D9"/>
    <w:rsid w:val="00CE72F2"/>
    <w:rsid w:val="00CE73FB"/>
    <w:rsid w:val="00CF219C"/>
    <w:rsid w:val="00CF23C6"/>
    <w:rsid w:val="00CF391F"/>
    <w:rsid w:val="00CF418F"/>
    <w:rsid w:val="00CF45B6"/>
    <w:rsid w:val="00CF5174"/>
    <w:rsid w:val="00CF5C91"/>
    <w:rsid w:val="00CF61DC"/>
    <w:rsid w:val="00CF71CD"/>
    <w:rsid w:val="00D00C60"/>
    <w:rsid w:val="00D01AB2"/>
    <w:rsid w:val="00D026A2"/>
    <w:rsid w:val="00D02A54"/>
    <w:rsid w:val="00D02A5A"/>
    <w:rsid w:val="00D03D56"/>
    <w:rsid w:val="00D03F9A"/>
    <w:rsid w:val="00D06436"/>
    <w:rsid w:val="00D068DA"/>
    <w:rsid w:val="00D06D51"/>
    <w:rsid w:val="00D07B21"/>
    <w:rsid w:val="00D10132"/>
    <w:rsid w:val="00D1058E"/>
    <w:rsid w:val="00D10893"/>
    <w:rsid w:val="00D1192C"/>
    <w:rsid w:val="00D11C1C"/>
    <w:rsid w:val="00D12D13"/>
    <w:rsid w:val="00D12E2D"/>
    <w:rsid w:val="00D136DC"/>
    <w:rsid w:val="00D15F53"/>
    <w:rsid w:val="00D1608D"/>
    <w:rsid w:val="00D1649A"/>
    <w:rsid w:val="00D16A5F"/>
    <w:rsid w:val="00D1702B"/>
    <w:rsid w:val="00D170EA"/>
    <w:rsid w:val="00D1780C"/>
    <w:rsid w:val="00D17DE4"/>
    <w:rsid w:val="00D206BB"/>
    <w:rsid w:val="00D20BF1"/>
    <w:rsid w:val="00D22770"/>
    <w:rsid w:val="00D22E40"/>
    <w:rsid w:val="00D23284"/>
    <w:rsid w:val="00D238E1"/>
    <w:rsid w:val="00D23FBB"/>
    <w:rsid w:val="00D24991"/>
    <w:rsid w:val="00D250A3"/>
    <w:rsid w:val="00D309A2"/>
    <w:rsid w:val="00D31045"/>
    <w:rsid w:val="00D311D9"/>
    <w:rsid w:val="00D31716"/>
    <w:rsid w:val="00D31ABF"/>
    <w:rsid w:val="00D32FAB"/>
    <w:rsid w:val="00D33141"/>
    <w:rsid w:val="00D331F2"/>
    <w:rsid w:val="00D358D6"/>
    <w:rsid w:val="00D363EA"/>
    <w:rsid w:val="00D37578"/>
    <w:rsid w:val="00D400B2"/>
    <w:rsid w:val="00D4081B"/>
    <w:rsid w:val="00D41257"/>
    <w:rsid w:val="00D42234"/>
    <w:rsid w:val="00D4343B"/>
    <w:rsid w:val="00D43AF2"/>
    <w:rsid w:val="00D44275"/>
    <w:rsid w:val="00D44CBE"/>
    <w:rsid w:val="00D45D02"/>
    <w:rsid w:val="00D45F65"/>
    <w:rsid w:val="00D46AEA"/>
    <w:rsid w:val="00D47E16"/>
    <w:rsid w:val="00D50035"/>
    <w:rsid w:val="00D50255"/>
    <w:rsid w:val="00D50BCD"/>
    <w:rsid w:val="00D511F7"/>
    <w:rsid w:val="00D51434"/>
    <w:rsid w:val="00D51841"/>
    <w:rsid w:val="00D51988"/>
    <w:rsid w:val="00D51C36"/>
    <w:rsid w:val="00D52D5B"/>
    <w:rsid w:val="00D5334A"/>
    <w:rsid w:val="00D534D6"/>
    <w:rsid w:val="00D54234"/>
    <w:rsid w:val="00D547B5"/>
    <w:rsid w:val="00D54E0E"/>
    <w:rsid w:val="00D56DCA"/>
    <w:rsid w:val="00D5719C"/>
    <w:rsid w:val="00D6061A"/>
    <w:rsid w:val="00D62227"/>
    <w:rsid w:val="00D626BB"/>
    <w:rsid w:val="00D63AE2"/>
    <w:rsid w:val="00D640CF"/>
    <w:rsid w:val="00D6446A"/>
    <w:rsid w:val="00D65A36"/>
    <w:rsid w:val="00D65BBE"/>
    <w:rsid w:val="00D66520"/>
    <w:rsid w:val="00D679C9"/>
    <w:rsid w:val="00D70A98"/>
    <w:rsid w:val="00D722C6"/>
    <w:rsid w:val="00D72347"/>
    <w:rsid w:val="00D723C7"/>
    <w:rsid w:val="00D728AA"/>
    <w:rsid w:val="00D73C1B"/>
    <w:rsid w:val="00D7592B"/>
    <w:rsid w:val="00D77B18"/>
    <w:rsid w:val="00D80E42"/>
    <w:rsid w:val="00D80E59"/>
    <w:rsid w:val="00D817BF"/>
    <w:rsid w:val="00D81807"/>
    <w:rsid w:val="00D82DD4"/>
    <w:rsid w:val="00D82F5E"/>
    <w:rsid w:val="00D8397E"/>
    <w:rsid w:val="00D83EC6"/>
    <w:rsid w:val="00D847CA"/>
    <w:rsid w:val="00D84AAC"/>
    <w:rsid w:val="00D903ED"/>
    <w:rsid w:val="00D933B6"/>
    <w:rsid w:val="00D956AC"/>
    <w:rsid w:val="00D95E93"/>
    <w:rsid w:val="00D96036"/>
    <w:rsid w:val="00D960CB"/>
    <w:rsid w:val="00D9723C"/>
    <w:rsid w:val="00D972DC"/>
    <w:rsid w:val="00D97877"/>
    <w:rsid w:val="00DA1144"/>
    <w:rsid w:val="00DA177B"/>
    <w:rsid w:val="00DA1FF8"/>
    <w:rsid w:val="00DA3682"/>
    <w:rsid w:val="00DA3990"/>
    <w:rsid w:val="00DA430D"/>
    <w:rsid w:val="00DA45A9"/>
    <w:rsid w:val="00DA598C"/>
    <w:rsid w:val="00DA6531"/>
    <w:rsid w:val="00DA6C6C"/>
    <w:rsid w:val="00DA6EAA"/>
    <w:rsid w:val="00DA702C"/>
    <w:rsid w:val="00DB001E"/>
    <w:rsid w:val="00DB008B"/>
    <w:rsid w:val="00DB16F2"/>
    <w:rsid w:val="00DB200C"/>
    <w:rsid w:val="00DB3660"/>
    <w:rsid w:val="00DB3E3B"/>
    <w:rsid w:val="00DB4FE8"/>
    <w:rsid w:val="00DB64C2"/>
    <w:rsid w:val="00DB65A3"/>
    <w:rsid w:val="00DB677C"/>
    <w:rsid w:val="00DB7222"/>
    <w:rsid w:val="00DC08BD"/>
    <w:rsid w:val="00DC091C"/>
    <w:rsid w:val="00DC1458"/>
    <w:rsid w:val="00DC1641"/>
    <w:rsid w:val="00DC173F"/>
    <w:rsid w:val="00DC3A1C"/>
    <w:rsid w:val="00DC3F23"/>
    <w:rsid w:val="00DC4245"/>
    <w:rsid w:val="00DC43CC"/>
    <w:rsid w:val="00DC4801"/>
    <w:rsid w:val="00DC521E"/>
    <w:rsid w:val="00DC6E62"/>
    <w:rsid w:val="00DC76D9"/>
    <w:rsid w:val="00DD069E"/>
    <w:rsid w:val="00DD0A0F"/>
    <w:rsid w:val="00DD0A31"/>
    <w:rsid w:val="00DD0E6F"/>
    <w:rsid w:val="00DD15A8"/>
    <w:rsid w:val="00DD18F6"/>
    <w:rsid w:val="00DD19CC"/>
    <w:rsid w:val="00DD1E3E"/>
    <w:rsid w:val="00DD24A1"/>
    <w:rsid w:val="00DD3F87"/>
    <w:rsid w:val="00DD51D0"/>
    <w:rsid w:val="00DD6D73"/>
    <w:rsid w:val="00DE0743"/>
    <w:rsid w:val="00DE1289"/>
    <w:rsid w:val="00DE15A3"/>
    <w:rsid w:val="00DE1DB4"/>
    <w:rsid w:val="00DE34CF"/>
    <w:rsid w:val="00DE60DE"/>
    <w:rsid w:val="00DE6AEF"/>
    <w:rsid w:val="00DE6C63"/>
    <w:rsid w:val="00DE7741"/>
    <w:rsid w:val="00DE7BF6"/>
    <w:rsid w:val="00DF088A"/>
    <w:rsid w:val="00DF21FF"/>
    <w:rsid w:val="00DF4E27"/>
    <w:rsid w:val="00DF7175"/>
    <w:rsid w:val="00DF7325"/>
    <w:rsid w:val="00DF7849"/>
    <w:rsid w:val="00DF7CF6"/>
    <w:rsid w:val="00E011AC"/>
    <w:rsid w:val="00E01BB8"/>
    <w:rsid w:val="00E01D4F"/>
    <w:rsid w:val="00E01EB4"/>
    <w:rsid w:val="00E03C90"/>
    <w:rsid w:val="00E03F19"/>
    <w:rsid w:val="00E044FB"/>
    <w:rsid w:val="00E067D7"/>
    <w:rsid w:val="00E06FF1"/>
    <w:rsid w:val="00E07D02"/>
    <w:rsid w:val="00E11499"/>
    <w:rsid w:val="00E13F3D"/>
    <w:rsid w:val="00E145C5"/>
    <w:rsid w:val="00E151CF"/>
    <w:rsid w:val="00E1756A"/>
    <w:rsid w:val="00E17B5C"/>
    <w:rsid w:val="00E17CD7"/>
    <w:rsid w:val="00E20245"/>
    <w:rsid w:val="00E20A07"/>
    <w:rsid w:val="00E20C8D"/>
    <w:rsid w:val="00E20C9B"/>
    <w:rsid w:val="00E2147E"/>
    <w:rsid w:val="00E21AB9"/>
    <w:rsid w:val="00E22433"/>
    <w:rsid w:val="00E22C00"/>
    <w:rsid w:val="00E2322A"/>
    <w:rsid w:val="00E23543"/>
    <w:rsid w:val="00E23891"/>
    <w:rsid w:val="00E24B47"/>
    <w:rsid w:val="00E25344"/>
    <w:rsid w:val="00E258E9"/>
    <w:rsid w:val="00E26557"/>
    <w:rsid w:val="00E27109"/>
    <w:rsid w:val="00E278C8"/>
    <w:rsid w:val="00E27BD0"/>
    <w:rsid w:val="00E27C95"/>
    <w:rsid w:val="00E30C3B"/>
    <w:rsid w:val="00E3158B"/>
    <w:rsid w:val="00E3340E"/>
    <w:rsid w:val="00E3361E"/>
    <w:rsid w:val="00E33655"/>
    <w:rsid w:val="00E33BD8"/>
    <w:rsid w:val="00E34052"/>
    <w:rsid w:val="00E34898"/>
    <w:rsid w:val="00E360D0"/>
    <w:rsid w:val="00E36DDD"/>
    <w:rsid w:val="00E37553"/>
    <w:rsid w:val="00E40CE5"/>
    <w:rsid w:val="00E41983"/>
    <w:rsid w:val="00E41AC4"/>
    <w:rsid w:val="00E41AF5"/>
    <w:rsid w:val="00E41FA8"/>
    <w:rsid w:val="00E429C0"/>
    <w:rsid w:val="00E42B9B"/>
    <w:rsid w:val="00E43001"/>
    <w:rsid w:val="00E43873"/>
    <w:rsid w:val="00E44208"/>
    <w:rsid w:val="00E44C7B"/>
    <w:rsid w:val="00E44F37"/>
    <w:rsid w:val="00E45709"/>
    <w:rsid w:val="00E45F8A"/>
    <w:rsid w:val="00E46389"/>
    <w:rsid w:val="00E47B69"/>
    <w:rsid w:val="00E51B67"/>
    <w:rsid w:val="00E51C97"/>
    <w:rsid w:val="00E531B2"/>
    <w:rsid w:val="00E54D52"/>
    <w:rsid w:val="00E55257"/>
    <w:rsid w:val="00E5562D"/>
    <w:rsid w:val="00E61594"/>
    <w:rsid w:val="00E6179E"/>
    <w:rsid w:val="00E61E99"/>
    <w:rsid w:val="00E63156"/>
    <w:rsid w:val="00E67754"/>
    <w:rsid w:val="00E7006A"/>
    <w:rsid w:val="00E70C50"/>
    <w:rsid w:val="00E710F7"/>
    <w:rsid w:val="00E71369"/>
    <w:rsid w:val="00E71527"/>
    <w:rsid w:val="00E71D53"/>
    <w:rsid w:val="00E71EA6"/>
    <w:rsid w:val="00E72BEA"/>
    <w:rsid w:val="00E72F5C"/>
    <w:rsid w:val="00E73448"/>
    <w:rsid w:val="00E74EF5"/>
    <w:rsid w:val="00E7564F"/>
    <w:rsid w:val="00E76371"/>
    <w:rsid w:val="00E764BE"/>
    <w:rsid w:val="00E76E8C"/>
    <w:rsid w:val="00E77D9D"/>
    <w:rsid w:val="00E77F4D"/>
    <w:rsid w:val="00E83BDD"/>
    <w:rsid w:val="00E83E3C"/>
    <w:rsid w:val="00E849EF"/>
    <w:rsid w:val="00E90AE9"/>
    <w:rsid w:val="00E910C0"/>
    <w:rsid w:val="00E917DB"/>
    <w:rsid w:val="00E9198A"/>
    <w:rsid w:val="00E91FB2"/>
    <w:rsid w:val="00E93996"/>
    <w:rsid w:val="00E93E6F"/>
    <w:rsid w:val="00E95AD9"/>
    <w:rsid w:val="00E95AE0"/>
    <w:rsid w:val="00E9620C"/>
    <w:rsid w:val="00E96CA6"/>
    <w:rsid w:val="00E97E73"/>
    <w:rsid w:val="00EA017E"/>
    <w:rsid w:val="00EA0897"/>
    <w:rsid w:val="00EA252E"/>
    <w:rsid w:val="00EA4732"/>
    <w:rsid w:val="00EA48B8"/>
    <w:rsid w:val="00EA5333"/>
    <w:rsid w:val="00EA54AC"/>
    <w:rsid w:val="00EA591E"/>
    <w:rsid w:val="00EA6129"/>
    <w:rsid w:val="00EA6C37"/>
    <w:rsid w:val="00EA70A5"/>
    <w:rsid w:val="00EA7294"/>
    <w:rsid w:val="00EB0208"/>
    <w:rsid w:val="00EB0518"/>
    <w:rsid w:val="00EB09B7"/>
    <w:rsid w:val="00EB1311"/>
    <w:rsid w:val="00EB1448"/>
    <w:rsid w:val="00EB2A5B"/>
    <w:rsid w:val="00EB331D"/>
    <w:rsid w:val="00EB38BE"/>
    <w:rsid w:val="00EB3CF1"/>
    <w:rsid w:val="00EB76BD"/>
    <w:rsid w:val="00EB78C0"/>
    <w:rsid w:val="00EC0A83"/>
    <w:rsid w:val="00EC0F9B"/>
    <w:rsid w:val="00EC1B80"/>
    <w:rsid w:val="00EC26AF"/>
    <w:rsid w:val="00EC32CC"/>
    <w:rsid w:val="00EC34E6"/>
    <w:rsid w:val="00EC4701"/>
    <w:rsid w:val="00EC5541"/>
    <w:rsid w:val="00EC6867"/>
    <w:rsid w:val="00EC73D3"/>
    <w:rsid w:val="00EC7BE6"/>
    <w:rsid w:val="00ED0260"/>
    <w:rsid w:val="00ED0691"/>
    <w:rsid w:val="00ED0B21"/>
    <w:rsid w:val="00ED0B2D"/>
    <w:rsid w:val="00ED20B1"/>
    <w:rsid w:val="00ED2D91"/>
    <w:rsid w:val="00ED3613"/>
    <w:rsid w:val="00ED50B9"/>
    <w:rsid w:val="00ED6A40"/>
    <w:rsid w:val="00ED71F9"/>
    <w:rsid w:val="00ED7D3C"/>
    <w:rsid w:val="00ED7F14"/>
    <w:rsid w:val="00EE0DD5"/>
    <w:rsid w:val="00EE18C7"/>
    <w:rsid w:val="00EE2EBF"/>
    <w:rsid w:val="00EE3417"/>
    <w:rsid w:val="00EE45E9"/>
    <w:rsid w:val="00EE6435"/>
    <w:rsid w:val="00EE69BA"/>
    <w:rsid w:val="00EE764E"/>
    <w:rsid w:val="00EE7738"/>
    <w:rsid w:val="00EE7D5F"/>
    <w:rsid w:val="00EE7D7C"/>
    <w:rsid w:val="00EF06C8"/>
    <w:rsid w:val="00EF2734"/>
    <w:rsid w:val="00EF34C4"/>
    <w:rsid w:val="00EF377D"/>
    <w:rsid w:val="00EF4C73"/>
    <w:rsid w:val="00EF52F1"/>
    <w:rsid w:val="00EF5805"/>
    <w:rsid w:val="00EF5AC3"/>
    <w:rsid w:val="00EF7240"/>
    <w:rsid w:val="00EF75A8"/>
    <w:rsid w:val="00EF7E3E"/>
    <w:rsid w:val="00F0176E"/>
    <w:rsid w:val="00F021B2"/>
    <w:rsid w:val="00F03287"/>
    <w:rsid w:val="00F04073"/>
    <w:rsid w:val="00F04515"/>
    <w:rsid w:val="00F046C2"/>
    <w:rsid w:val="00F04BAA"/>
    <w:rsid w:val="00F06293"/>
    <w:rsid w:val="00F10900"/>
    <w:rsid w:val="00F10F0A"/>
    <w:rsid w:val="00F1212B"/>
    <w:rsid w:val="00F130DC"/>
    <w:rsid w:val="00F13F3D"/>
    <w:rsid w:val="00F14D34"/>
    <w:rsid w:val="00F1609D"/>
    <w:rsid w:val="00F16139"/>
    <w:rsid w:val="00F175FE"/>
    <w:rsid w:val="00F177DD"/>
    <w:rsid w:val="00F210B6"/>
    <w:rsid w:val="00F2177D"/>
    <w:rsid w:val="00F21DEE"/>
    <w:rsid w:val="00F21E00"/>
    <w:rsid w:val="00F2257D"/>
    <w:rsid w:val="00F22A29"/>
    <w:rsid w:val="00F22C25"/>
    <w:rsid w:val="00F22EFA"/>
    <w:rsid w:val="00F2372A"/>
    <w:rsid w:val="00F23BB6"/>
    <w:rsid w:val="00F25BDD"/>
    <w:rsid w:val="00F25D98"/>
    <w:rsid w:val="00F26525"/>
    <w:rsid w:val="00F2793B"/>
    <w:rsid w:val="00F300FB"/>
    <w:rsid w:val="00F30B21"/>
    <w:rsid w:val="00F31494"/>
    <w:rsid w:val="00F31870"/>
    <w:rsid w:val="00F3188E"/>
    <w:rsid w:val="00F31FB6"/>
    <w:rsid w:val="00F337C2"/>
    <w:rsid w:val="00F342E0"/>
    <w:rsid w:val="00F34BC7"/>
    <w:rsid w:val="00F35D9C"/>
    <w:rsid w:val="00F365A1"/>
    <w:rsid w:val="00F366AD"/>
    <w:rsid w:val="00F37017"/>
    <w:rsid w:val="00F37892"/>
    <w:rsid w:val="00F405E9"/>
    <w:rsid w:val="00F41E85"/>
    <w:rsid w:val="00F43431"/>
    <w:rsid w:val="00F43595"/>
    <w:rsid w:val="00F4384C"/>
    <w:rsid w:val="00F4581F"/>
    <w:rsid w:val="00F465EA"/>
    <w:rsid w:val="00F473A6"/>
    <w:rsid w:val="00F516FA"/>
    <w:rsid w:val="00F5197F"/>
    <w:rsid w:val="00F51C85"/>
    <w:rsid w:val="00F52C18"/>
    <w:rsid w:val="00F54A0C"/>
    <w:rsid w:val="00F557CD"/>
    <w:rsid w:val="00F55FBD"/>
    <w:rsid w:val="00F56253"/>
    <w:rsid w:val="00F57FDE"/>
    <w:rsid w:val="00F60498"/>
    <w:rsid w:val="00F60F56"/>
    <w:rsid w:val="00F617D1"/>
    <w:rsid w:val="00F6193E"/>
    <w:rsid w:val="00F63833"/>
    <w:rsid w:val="00F6446E"/>
    <w:rsid w:val="00F66723"/>
    <w:rsid w:val="00F66941"/>
    <w:rsid w:val="00F67685"/>
    <w:rsid w:val="00F702C6"/>
    <w:rsid w:val="00F704B3"/>
    <w:rsid w:val="00F70D39"/>
    <w:rsid w:val="00F71D18"/>
    <w:rsid w:val="00F71D91"/>
    <w:rsid w:val="00F72224"/>
    <w:rsid w:val="00F72410"/>
    <w:rsid w:val="00F7292B"/>
    <w:rsid w:val="00F72C44"/>
    <w:rsid w:val="00F72E33"/>
    <w:rsid w:val="00F732B6"/>
    <w:rsid w:val="00F803BE"/>
    <w:rsid w:val="00F806BF"/>
    <w:rsid w:val="00F80CB5"/>
    <w:rsid w:val="00F80F6E"/>
    <w:rsid w:val="00F8129C"/>
    <w:rsid w:val="00F82770"/>
    <w:rsid w:val="00F82901"/>
    <w:rsid w:val="00F82DD7"/>
    <w:rsid w:val="00F831B1"/>
    <w:rsid w:val="00F8323D"/>
    <w:rsid w:val="00F83A28"/>
    <w:rsid w:val="00F83BE2"/>
    <w:rsid w:val="00F83DA2"/>
    <w:rsid w:val="00F845A9"/>
    <w:rsid w:val="00F84666"/>
    <w:rsid w:val="00F84D62"/>
    <w:rsid w:val="00F86FF6"/>
    <w:rsid w:val="00F8726E"/>
    <w:rsid w:val="00F900DF"/>
    <w:rsid w:val="00F91AC6"/>
    <w:rsid w:val="00F92FC7"/>
    <w:rsid w:val="00F93138"/>
    <w:rsid w:val="00F93371"/>
    <w:rsid w:val="00F9397D"/>
    <w:rsid w:val="00F939BF"/>
    <w:rsid w:val="00F941CF"/>
    <w:rsid w:val="00F948C5"/>
    <w:rsid w:val="00F94B15"/>
    <w:rsid w:val="00F95CD2"/>
    <w:rsid w:val="00F96A17"/>
    <w:rsid w:val="00FA032A"/>
    <w:rsid w:val="00FA0EFD"/>
    <w:rsid w:val="00FA10AF"/>
    <w:rsid w:val="00FA155E"/>
    <w:rsid w:val="00FA38BA"/>
    <w:rsid w:val="00FA4A55"/>
    <w:rsid w:val="00FA4BA8"/>
    <w:rsid w:val="00FA56AF"/>
    <w:rsid w:val="00FA5B18"/>
    <w:rsid w:val="00FA665F"/>
    <w:rsid w:val="00FA66CF"/>
    <w:rsid w:val="00FA66FC"/>
    <w:rsid w:val="00FA736C"/>
    <w:rsid w:val="00FA75F8"/>
    <w:rsid w:val="00FB25A1"/>
    <w:rsid w:val="00FB27C1"/>
    <w:rsid w:val="00FB3BBF"/>
    <w:rsid w:val="00FB3BF7"/>
    <w:rsid w:val="00FB3C52"/>
    <w:rsid w:val="00FB3CCD"/>
    <w:rsid w:val="00FB4A02"/>
    <w:rsid w:val="00FB58E7"/>
    <w:rsid w:val="00FB6386"/>
    <w:rsid w:val="00FB65D7"/>
    <w:rsid w:val="00FB68A7"/>
    <w:rsid w:val="00FC00B6"/>
    <w:rsid w:val="00FC0130"/>
    <w:rsid w:val="00FC05F0"/>
    <w:rsid w:val="00FC2236"/>
    <w:rsid w:val="00FC2AD5"/>
    <w:rsid w:val="00FC310B"/>
    <w:rsid w:val="00FC4298"/>
    <w:rsid w:val="00FC4698"/>
    <w:rsid w:val="00FC5295"/>
    <w:rsid w:val="00FC52EE"/>
    <w:rsid w:val="00FC7BBE"/>
    <w:rsid w:val="00FD0E85"/>
    <w:rsid w:val="00FD1098"/>
    <w:rsid w:val="00FD3406"/>
    <w:rsid w:val="00FD36E0"/>
    <w:rsid w:val="00FD3A3C"/>
    <w:rsid w:val="00FD3D2B"/>
    <w:rsid w:val="00FD3EE7"/>
    <w:rsid w:val="00FD4DD6"/>
    <w:rsid w:val="00FD5297"/>
    <w:rsid w:val="00FD78D4"/>
    <w:rsid w:val="00FD794F"/>
    <w:rsid w:val="00FE0699"/>
    <w:rsid w:val="00FE0E7B"/>
    <w:rsid w:val="00FE12C3"/>
    <w:rsid w:val="00FE17A8"/>
    <w:rsid w:val="00FE1D3B"/>
    <w:rsid w:val="00FE2538"/>
    <w:rsid w:val="00FE29A8"/>
    <w:rsid w:val="00FE2AE7"/>
    <w:rsid w:val="00FE38CB"/>
    <w:rsid w:val="00FE3F7E"/>
    <w:rsid w:val="00FE40BC"/>
    <w:rsid w:val="00FE421B"/>
    <w:rsid w:val="00FE64F1"/>
    <w:rsid w:val="00FE6E81"/>
    <w:rsid w:val="00FE7A06"/>
    <w:rsid w:val="00FE7A26"/>
    <w:rsid w:val="00FE7BDE"/>
    <w:rsid w:val="00FF090D"/>
    <w:rsid w:val="00FF0A29"/>
    <w:rsid w:val="00FF0FD1"/>
    <w:rsid w:val="00FF44FF"/>
    <w:rsid w:val="00FF516F"/>
    <w:rsid w:val="00FF51A7"/>
    <w:rsid w:val="00FF54F7"/>
    <w:rsid w:val="00FF588D"/>
    <w:rsid w:val="00FF5895"/>
    <w:rsid w:val="00FF76CA"/>
    <w:rsid w:val="00FF7DC6"/>
    <w:rsid w:val="00FF7E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22E9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7498"/>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Bulleted list,L7"/>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Figure Heading,FH,Titre 10"/>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BB153C"/>
    <w:pPr>
      <w:keepNext w:val="0"/>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qFormat/>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evision">
    <w:name w:val="Revision"/>
    <w:hidden/>
    <w:uiPriority w:val="99"/>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BalloonTextChar">
    <w:name w:val="Balloon Text Char"/>
    <w:link w:val="BalloonText"/>
    <w:rsid w:val="00D358D6"/>
    <w:rPr>
      <w:rFonts w:ascii="Tahoma" w:hAnsi="Tahoma" w:cs="Tahoma"/>
      <w:sz w:val="16"/>
      <w:szCs w:val="16"/>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D358D6"/>
    <w:rPr>
      <w:rFonts w:ascii="Arial" w:hAnsi="Arial"/>
      <w:b/>
      <w:lang w:val="en-GB" w:eastAsia="en-US"/>
    </w:rPr>
  </w:style>
  <w:style w:type="character" w:customStyle="1" w:styleId="FootnoteTextChar">
    <w:name w:val="Footnote Text Char"/>
    <w:link w:val="FootnoteText"/>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ListParagraphChar">
    <w:name w:val="List Paragraph Char"/>
    <w:link w:val="ListParagraph"/>
    <w:uiPriority w:val="34"/>
    <w:locked/>
    <w:rsid w:val="00D358D6"/>
    <w:rPr>
      <w:rFonts w:ascii="Calibri" w:eastAsia="MS Mincho" w:hAnsi="Calibri"/>
      <w:sz w:val="22"/>
      <w:szCs w:val="22"/>
      <w:lang w:val="en-US" w:eastAsia="ja-JP"/>
    </w:rPr>
  </w:style>
  <w:style w:type="character" w:customStyle="1" w:styleId="CommentTextChar">
    <w:name w:val="Comment Text Char"/>
    <w:link w:val="CommentText"/>
    <w:rsid w:val="00D358D6"/>
    <w:rPr>
      <w:rFonts w:ascii="Times New Roman" w:hAnsi="Times New Roman"/>
      <w:lang w:val="en-GB" w:eastAsia="en-US"/>
    </w:rPr>
  </w:style>
  <w:style w:type="character" w:customStyle="1" w:styleId="CommentSubjectChar">
    <w:name w:val="Comment Subject Char"/>
    <w:link w:val="CommentSubject"/>
    <w:rsid w:val="00D358D6"/>
    <w:rPr>
      <w:rFonts w:ascii="Times New Roman" w:hAnsi="Times New Roman"/>
      <w:b/>
      <w:bCs/>
      <w:lang w:val="en-GB" w:eastAsia="en-US"/>
    </w:rPr>
  </w:style>
  <w:style w:type="character" w:customStyle="1" w:styleId="DocumentMapChar">
    <w:name w:val="Document Map Char"/>
    <w:link w:val="DocumentMap"/>
    <w:rsid w:val="00D358D6"/>
    <w:rPr>
      <w:rFonts w:ascii="Tahoma" w:hAnsi="Tahoma" w:cs="Tahoma"/>
      <w:shd w:val="clear" w:color="auto" w:fill="000080"/>
      <w:lang w:val="en-GB" w:eastAsia="en-US"/>
    </w:rPr>
  </w:style>
  <w:style w:type="paragraph" w:styleId="IndexHeading">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link w:val="CaptionChar"/>
    <w:uiPriority w:val="35"/>
    <w:qFormat/>
    <w:rsid w:val="00D358D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D358D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358D6"/>
    <w:rPr>
      <w:rFonts w:ascii="Courier New" w:hAnsi="Courier New"/>
      <w:lang w:val="nb-NO" w:eastAsia="x-none"/>
    </w:rPr>
  </w:style>
  <w:style w:type="paragraph" w:styleId="BodyText">
    <w:name w:val="Body Text"/>
    <w:basedOn w:val="Normal"/>
    <w:link w:val="BodyTextChar"/>
    <w:rsid w:val="00D358D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358D6"/>
    <w:rPr>
      <w:rFonts w:ascii="Times New Roman" w:hAnsi="Times New Roman"/>
      <w:lang w:val="en-GB" w:eastAsia="x-none"/>
    </w:rPr>
  </w:style>
  <w:style w:type="paragraph" w:styleId="BodyText2">
    <w:name w:val="Body Text 2"/>
    <w:basedOn w:val="Normal"/>
    <w:link w:val="BodyText2Ch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358D6"/>
    <w:rPr>
      <w:rFonts w:ascii="Arial" w:hAnsi="Arial"/>
      <w:sz w:val="24"/>
      <w:szCs w:val="24"/>
      <w:lang w:val="en-GB" w:eastAsia="x-none"/>
    </w:rPr>
  </w:style>
  <w:style w:type="paragraph" w:styleId="BodyTextIndent3">
    <w:name w:val="Body Text Indent 3"/>
    <w:basedOn w:val="Normal"/>
    <w:link w:val="BodyTextIndent3Ch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358D6"/>
    <w:rPr>
      <w:rFonts w:ascii="Arial" w:hAnsi="Arial"/>
      <w:sz w:val="22"/>
      <w:lang w:val="en-GB" w:eastAsia="x-none"/>
    </w:rPr>
  </w:style>
  <w:style w:type="paragraph" w:styleId="HTMLPreformatted">
    <w:name w:val="HTML Preformatted"/>
    <w:basedOn w:val="Normal"/>
    <w:link w:val="HTMLPreformattedCh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D358D6"/>
    <w:rPr>
      <w:rFonts w:ascii="Arial Unicode MS" w:eastAsia="Arial Unicode MS" w:hAnsi="Arial Unicode MS"/>
    </w:rPr>
  </w:style>
  <w:style w:type="paragraph" w:styleId="BodyTextIndent2">
    <w:name w:val="Body Text Indent 2"/>
    <w:basedOn w:val="Normal"/>
    <w:link w:val="BodyTextIndent2Ch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D358D6"/>
    <w:rPr>
      <w:rFonts w:ascii="Arial" w:hAnsi="Arial"/>
      <w:sz w:val="22"/>
      <w:szCs w:val="22"/>
      <w:lang w:val="x-none" w:eastAsia="x-none"/>
    </w:rPr>
  </w:style>
  <w:style w:type="paragraph" w:styleId="BodyText3">
    <w:name w:val="Body Text 3"/>
    <w:basedOn w:val="Normal"/>
    <w:link w:val="BodyText3Char"/>
    <w:rsid w:val="00D358D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358D6"/>
    <w:rPr>
      <w:rFonts w:ascii="Times New Roman" w:hAnsi="Times New Roman"/>
      <w:color w:val="FF0000"/>
      <w:lang w:val="en-GB" w:eastAsia="x-none"/>
    </w:rPr>
  </w:style>
  <w:style w:type="paragraph" w:styleId="BodyTextIndent">
    <w:name w:val="Body Text Indent"/>
    <w:basedOn w:val="Normal"/>
    <w:link w:val="BodyTextIndentCh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D358D6"/>
    <w:rPr>
      <w:rFonts w:ascii="Times New Roman" w:hAnsi="Times New Roman"/>
      <w:sz w:val="24"/>
      <w:szCs w:val="24"/>
      <w:lang w:val="x-none"/>
    </w:rPr>
  </w:style>
  <w:style w:type="paragraph" w:styleId="Title">
    <w:name w:val="Title"/>
    <w:basedOn w:val="Normal"/>
    <w:link w:val="TitleCh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D358D6"/>
    <w:rPr>
      <w:rFonts w:ascii="Times New Roman" w:hAnsi="Times New Roman"/>
      <w:lang w:val="en-GB" w:eastAsia="en-US"/>
    </w:rPr>
  </w:style>
  <w:style w:type="table" w:styleId="TableGrid">
    <w:name w:val="Table Grid"/>
    <w:basedOn w:val="Table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qFormat/>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D358D6"/>
    <w:rPr>
      <w:rFonts w:ascii="Arial" w:hAnsi="Arial"/>
      <w:sz w:val="36"/>
      <w:lang w:val="en-GB" w:eastAsia="en-US"/>
    </w:rPr>
  </w:style>
  <w:style w:type="character" w:customStyle="1" w:styleId="Heading8Char">
    <w:name w:val="Heading 8 Char"/>
    <w:aliases w:val="Alt+8 Char,Alt+81 Char,Alt+82 Char,Alt+83 Char,Alt+84 Char,Alt+85 Char,Alt+86 Char,Alt+87 Char,Alt+88 Char,Alt+89 Char,Alt+810 Char,Alt+811 Char,Alt+812 Char,Alt+813 Char"/>
    <w:link w:val="Heading8"/>
    <w:rsid w:val="00D358D6"/>
    <w:rPr>
      <w:rFonts w:ascii="Arial" w:hAnsi="Arial"/>
      <w:sz w:val="36"/>
      <w:lang w:val="en-GB" w:eastAsia="en-US"/>
    </w:rPr>
  </w:style>
  <w:style w:type="paragraph" w:styleId="ListParagraph">
    <w:name w:val="List Paragraph"/>
    <w:basedOn w:val="Normal"/>
    <w:link w:val="ListParagraphChar"/>
    <w:uiPriority w:val="34"/>
    <w:qFormat/>
    <w:rsid w:val="00D358D6"/>
    <w:pPr>
      <w:overflowPunct w:val="0"/>
      <w:autoSpaceDE w:val="0"/>
      <w:autoSpaceDN w:val="0"/>
      <w:adjustRightInd w:val="0"/>
      <w:spacing w:after="0"/>
      <w:ind w:left="720"/>
      <w:textAlignment w:val="baseline"/>
    </w:pPr>
    <w:rPr>
      <w:rFonts w:ascii="Calibri" w:eastAsia="MS Mincho" w:hAnsi="Calibri"/>
      <w:sz w:val="22"/>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Normal"/>
    <w:next w:val="Closing"/>
    <w:qFormat/>
    <w:rsid w:val="003A2C9B"/>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3A2C9B"/>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3A2C9B"/>
    <w:rPr>
      <w:rFonts w:ascii="Times New Roman" w:hAnsi="Times New Roman"/>
      <w:lang w:val="en-GB" w:eastAsia="x-none"/>
    </w:rPr>
  </w:style>
  <w:style w:type="character" w:styleId="LineNumber">
    <w:name w:val="line number"/>
    <w:rsid w:val="00C92B25"/>
    <w:rPr>
      <w:rFonts w:ascii="Arial" w:hAnsi="Arial"/>
      <w:color w:val="808080"/>
      <w:sz w:val="14"/>
    </w:rPr>
  </w:style>
  <w:style w:type="character" w:styleId="PageNumber">
    <w:name w:val="page number"/>
    <w:basedOn w:val="DefaultParagraphFont"/>
    <w:rsid w:val="00C92B25"/>
  </w:style>
  <w:style w:type="table" w:styleId="Table3Deffects1">
    <w:name w:val="Table 3D effects 1"/>
    <w:basedOn w:val="TableNormal"/>
    <w:rsid w:val="00C92B25"/>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C92B25"/>
    <w:pPr>
      <w:widowControl w:val="0"/>
      <w:spacing w:after="120" w:line="240" w:lineRule="atLeast"/>
      <w:ind w:left="1260" w:hanging="551"/>
    </w:pPr>
    <w:rPr>
      <w:rFonts w:ascii="Arial" w:eastAsia="MS Mincho" w:hAnsi="Arial"/>
      <w:b/>
      <w:sz w:val="22"/>
    </w:rPr>
  </w:style>
  <w:style w:type="character" w:styleId="HTMLTypewriter">
    <w:name w:val="HTML Typewriter"/>
    <w:rsid w:val="00C92B25"/>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C92B25"/>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C92B2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C92B25"/>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C92B25"/>
    <w:pPr>
      <w:spacing w:before="100" w:beforeAutospacing="1" w:after="100" w:afterAutospacing="1"/>
    </w:pPr>
    <w:rPr>
      <w:sz w:val="24"/>
      <w:szCs w:val="24"/>
      <w:lang w:val="en-US"/>
    </w:rPr>
  </w:style>
  <w:style w:type="paragraph" w:styleId="ListContinue">
    <w:name w:val="List Continue"/>
    <w:aliases w:val="list 1,list-1"/>
    <w:basedOn w:val="Normal"/>
    <w:rsid w:val="00C92B25"/>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C92B25"/>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C92B25"/>
    <w:rPr>
      <w:rFonts w:ascii="Times New Roman" w:eastAsia="MS Mincho" w:hAnsi="Times New Roman"/>
      <w:lang w:val="en-GB" w:eastAsia="en-US"/>
    </w:rPr>
  </w:style>
  <w:style w:type="character" w:styleId="EndnoteReference">
    <w:name w:val="endnote reference"/>
    <w:rsid w:val="00C92B25"/>
    <w:rPr>
      <w:vertAlign w:val="superscript"/>
    </w:rPr>
  </w:style>
  <w:style w:type="paragraph" w:customStyle="1" w:styleId="Default">
    <w:name w:val="Default"/>
    <w:rsid w:val="00C92B25"/>
    <w:pPr>
      <w:autoSpaceDE w:val="0"/>
      <w:autoSpaceDN w:val="0"/>
      <w:adjustRightInd w:val="0"/>
    </w:pPr>
    <w:rPr>
      <w:rFonts w:ascii="Times New Roman" w:eastAsia="MS Mincho" w:hAnsi="Times New Roman"/>
      <w:color w:val="000000"/>
      <w:sz w:val="24"/>
      <w:szCs w:val="24"/>
      <w:lang w:val="en-US" w:eastAsia="ja-JP"/>
    </w:rPr>
  </w:style>
  <w:style w:type="character" w:styleId="Strong">
    <w:name w:val="Strong"/>
    <w:uiPriority w:val="22"/>
    <w:qFormat/>
    <w:rsid w:val="00C92B25"/>
    <w:rPr>
      <w:b/>
      <w:bCs/>
    </w:rPr>
  </w:style>
  <w:style w:type="character" w:customStyle="1" w:styleId="tgc">
    <w:name w:val="_tgc"/>
    <w:rsid w:val="00C92B25"/>
  </w:style>
  <w:style w:type="character" w:customStyle="1" w:styleId="d8e">
    <w:name w:val="_d8e"/>
    <w:rsid w:val="00C92B25"/>
  </w:style>
  <w:style w:type="character" w:customStyle="1" w:styleId="HeadingCar">
    <w:name w:val="Heading Car"/>
    <w:aliases w:val="1_ Car"/>
    <w:link w:val="Heading"/>
    <w:rsid w:val="00C92B25"/>
    <w:rPr>
      <w:rFonts w:ascii="Arial" w:eastAsia="MS Mincho" w:hAnsi="Arial"/>
      <w:b/>
      <w:sz w:val="22"/>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C70687"/>
    <w:rPr>
      <w:rFonts w:ascii="Arial" w:hAnsi="Arial"/>
      <w:sz w:val="24"/>
      <w:lang w:val="en-GB" w:eastAsia="en-US"/>
    </w:rPr>
  </w:style>
  <w:style w:type="character" w:styleId="UnresolvedMention">
    <w:name w:val="Unresolved Mention"/>
    <w:basedOn w:val="DefaultParagraphFont"/>
    <w:uiPriority w:val="99"/>
    <w:semiHidden/>
    <w:unhideWhenUsed/>
    <w:rsid w:val="00C847D5"/>
    <w:rPr>
      <w:color w:val="605E5C"/>
      <w:shd w:val="clear" w:color="auto" w:fill="E1DFDD"/>
    </w:rPr>
  </w:style>
  <w:style w:type="character" w:customStyle="1" w:styleId="ISOCode">
    <w:name w:val="ISOCode"/>
    <w:rsid w:val="005A0DE5"/>
    <w:rPr>
      <w:rFonts w:ascii="Courier New" w:eastAsia="MS Mincho" w:hAnsi="Courier New" w:cs="Courier New"/>
      <w:b w:val="0"/>
      <w:i w:val="0"/>
      <w:szCs w:val="24"/>
    </w:rPr>
  </w:style>
  <w:style w:type="character" w:customStyle="1" w:styleId="FooterChar">
    <w:name w:val="Footer Char"/>
    <w:link w:val="Footer"/>
    <w:rsid w:val="000818E5"/>
    <w:rPr>
      <w:rFonts w:ascii="Arial" w:hAnsi="Arial"/>
      <w:b/>
      <w:i/>
      <w:noProof/>
      <w:sz w:val="18"/>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0818E5"/>
    <w:rPr>
      <w:rFonts w:ascii="Arial" w:hAnsi="Arial"/>
      <w:sz w:val="22"/>
      <w:lang w:val="en-GB" w:eastAsia="en-US"/>
    </w:rPr>
  </w:style>
  <w:style w:type="character" w:customStyle="1" w:styleId="Heading6Char">
    <w:name w:val="Heading 6 Char"/>
    <w:aliases w:val="Alt+6 Char"/>
    <w:link w:val="Heading6"/>
    <w:rsid w:val="000818E5"/>
    <w:rPr>
      <w:rFonts w:ascii="Arial"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1,L7 Char"/>
    <w:link w:val="Heading7"/>
    <w:rsid w:val="000818E5"/>
    <w:rPr>
      <w:rFonts w:ascii="Arial" w:hAnsi="Arial"/>
      <w:lang w:val="en-GB" w:eastAsia="en-US"/>
    </w:rPr>
  </w:style>
  <w:style w:type="character" w:customStyle="1" w:styleId="Heading9Char">
    <w:name w:val="Heading 9 Char"/>
    <w:aliases w:val="Alt+9 Char,Figure Heading Char,FH Char,Titre 10 Char"/>
    <w:link w:val="Heading9"/>
    <w:rsid w:val="000818E5"/>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0818E5"/>
    <w:rPr>
      <w:rFonts w:ascii="Arial" w:hAnsi="Arial"/>
      <w:b/>
      <w:noProof/>
      <w:sz w:val="18"/>
      <w:lang w:val="en-GB" w:eastAsia="en-US"/>
    </w:rPr>
  </w:style>
  <w:style w:type="paragraph" w:customStyle="1" w:styleId="TAJ">
    <w:name w:val="TAJ"/>
    <w:basedOn w:val="TH"/>
    <w:rsid w:val="000D154B"/>
  </w:style>
  <w:style w:type="paragraph" w:customStyle="1" w:styleId="Guidance">
    <w:name w:val="Guidance"/>
    <w:basedOn w:val="Normal"/>
    <w:rsid w:val="000D154B"/>
    <w:rPr>
      <w:i/>
      <w:color w:val="0000FF"/>
    </w:rPr>
  </w:style>
  <w:style w:type="character" w:customStyle="1" w:styleId="HTTPMethod">
    <w:name w:val="HTTP Method"/>
    <w:uiPriority w:val="1"/>
    <w:qFormat/>
    <w:rsid w:val="000D154B"/>
    <w:rPr>
      <w:rFonts w:ascii="Courier New" w:hAnsi="Courier New"/>
      <w:i w:val="0"/>
      <w:sz w:val="18"/>
    </w:rPr>
  </w:style>
  <w:style w:type="character" w:customStyle="1" w:styleId="HTTPHeader">
    <w:name w:val="HTTP Header"/>
    <w:uiPriority w:val="1"/>
    <w:qFormat/>
    <w:rsid w:val="000D154B"/>
    <w:rPr>
      <w:rFonts w:ascii="Courier New" w:hAnsi="Courier New"/>
      <w:spacing w:val="-5"/>
      <w:sz w:val="18"/>
    </w:rPr>
  </w:style>
  <w:style w:type="character" w:customStyle="1" w:styleId="TALChar">
    <w:name w:val="TAL Char"/>
    <w:qFormat/>
    <w:rsid w:val="000D154B"/>
    <w:rPr>
      <w:rFonts w:ascii="Arial" w:hAnsi="Arial"/>
      <w:sz w:val="18"/>
      <w:lang w:eastAsia="en-US"/>
    </w:rPr>
  </w:style>
  <w:style w:type="character" w:customStyle="1" w:styleId="TANChar">
    <w:name w:val="TAN Char"/>
    <w:link w:val="TAN"/>
    <w:rsid w:val="00BB153C"/>
    <w:rPr>
      <w:rFonts w:ascii="Arial" w:hAnsi="Arial"/>
      <w:sz w:val="18"/>
      <w:lang w:val="en-GB" w:eastAsia="en-US"/>
    </w:rPr>
  </w:style>
  <w:style w:type="character" w:customStyle="1" w:styleId="TACChar">
    <w:name w:val="TAC Char"/>
    <w:link w:val="TAC"/>
    <w:rsid w:val="000D154B"/>
    <w:rPr>
      <w:rFonts w:ascii="Arial" w:hAnsi="Arial"/>
      <w:sz w:val="18"/>
      <w:lang w:val="en-GB" w:eastAsia="en-US"/>
    </w:rPr>
  </w:style>
  <w:style w:type="paragraph" w:customStyle="1" w:styleId="Normalaftertable">
    <w:name w:val="Normal after table"/>
    <w:basedOn w:val="Normal"/>
    <w:qFormat/>
    <w:rsid w:val="000D154B"/>
    <w:pPr>
      <w:spacing w:beforeLines="100" w:before="100"/>
    </w:pPr>
  </w:style>
  <w:style w:type="paragraph" w:customStyle="1" w:styleId="URLdisplay">
    <w:name w:val="URL display"/>
    <w:basedOn w:val="Normal"/>
    <w:rsid w:val="000D154B"/>
    <w:pPr>
      <w:spacing w:after="120"/>
      <w:ind w:firstLine="284"/>
    </w:pPr>
    <w:rPr>
      <w:rFonts w:ascii="Courier New" w:hAnsi="Courier New"/>
      <w:iCs/>
      <w:color w:val="444444"/>
      <w:sz w:val="18"/>
      <w:shd w:val="clear" w:color="auto" w:fill="FFFFFF"/>
    </w:rPr>
  </w:style>
  <w:style w:type="character" w:customStyle="1" w:styleId="Code0">
    <w:name w:val="Code"/>
    <w:uiPriority w:val="1"/>
    <w:qFormat/>
    <w:rsid w:val="000D154B"/>
    <w:rPr>
      <w:rFonts w:ascii="Arial" w:hAnsi="Arial"/>
      <w:i/>
      <w:sz w:val="18"/>
    </w:rPr>
  </w:style>
  <w:style w:type="paragraph" w:customStyle="1" w:styleId="TALcontinuation">
    <w:name w:val="TAL continuation"/>
    <w:basedOn w:val="TAL"/>
    <w:qFormat/>
    <w:rsid w:val="000D154B"/>
    <w:pPr>
      <w:keepNext w:val="0"/>
      <w:spacing w:beforeLines="25" w:before="25"/>
    </w:pPr>
    <w:rPr>
      <w:lang w:val="en-US"/>
    </w:rPr>
  </w:style>
  <w:style w:type="character" w:customStyle="1" w:styleId="CaptionChar">
    <w:name w:val="Caption Char"/>
    <w:link w:val="Caption"/>
    <w:uiPriority w:val="35"/>
    <w:rsid w:val="000D154B"/>
    <w:rPr>
      <w:rFonts w:ascii="Times New Roman" w:hAnsi="Times New Roman"/>
      <w:b/>
      <w:lang w:val="en-GB" w:eastAsia="en-US"/>
    </w:rPr>
  </w:style>
  <w:style w:type="character" w:styleId="HTMLCode">
    <w:name w:val="HTML Code"/>
    <w:uiPriority w:val="99"/>
    <w:unhideWhenUsed/>
    <w:rsid w:val="000D154B"/>
    <w:rPr>
      <w:rFonts w:ascii="Courier New" w:eastAsia="Times New Roman" w:hAnsi="Courier New" w:cs="Courier New"/>
      <w:sz w:val="20"/>
      <w:szCs w:val="20"/>
    </w:rPr>
  </w:style>
  <w:style w:type="character" w:customStyle="1" w:styleId="param-type">
    <w:name w:val="param-type"/>
    <w:rsid w:val="000D154B"/>
  </w:style>
  <w:style w:type="paragraph" w:customStyle="1" w:styleId="TableCell">
    <w:name w:val="Table Cell"/>
    <w:basedOn w:val="Normal"/>
    <w:rsid w:val="005279E0"/>
    <w:pPr>
      <w:tabs>
        <w:tab w:val="left" w:pos="720"/>
        <w:tab w:val="left" w:pos="1080"/>
        <w:tab w:val="left" w:pos="1440"/>
        <w:tab w:val="left" w:pos="1800"/>
        <w:tab w:val="left" w:pos="2160"/>
      </w:tabs>
      <w:suppressAutoHyphens/>
      <w:spacing w:after="240"/>
    </w:pPr>
    <w:rPr>
      <w:rFonts w:ascii="Arial" w:eastAsia="MS Mincho" w:hAnsi="Arial"/>
      <w:sz w:val="18"/>
      <w:szCs w:val="22"/>
      <w:lang w:val="en-US"/>
    </w:rPr>
  </w:style>
  <w:style w:type="paragraph" w:styleId="ListNumber3">
    <w:name w:val="List Number 3"/>
    <w:basedOn w:val="Normal"/>
    <w:rsid w:val="005279E0"/>
    <w:pPr>
      <w:tabs>
        <w:tab w:val="left" w:pos="1200"/>
      </w:tabs>
      <w:spacing w:after="240" w:line="230" w:lineRule="atLeast"/>
      <w:ind w:left="1200" w:hanging="400"/>
      <w:jc w:val="both"/>
    </w:pPr>
    <w:rPr>
      <w:rFonts w:ascii="Arial" w:eastAsia="MS Mincho" w:hAnsi="Arial" w:cs="Arial"/>
      <w:lang w:val="en-US" w:eastAsia="ja-JP"/>
    </w:rPr>
  </w:style>
  <w:style w:type="paragraph" w:styleId="ListNumber4">
    <w:name w:val="List Number 4"/>
    <w:basedOn w:val="Normal"/>
    <w:rsid w:val="005279E0"/>
    <w:pPr>
      <w:tabs>
        <w:tab w:val="left" w:pos="1600"/>
      </w:tabs>
      <w:spacing w:after="240" w:line="230" w:lineRule="atLeast"/>
      <w:ind w:left="1600" w:hanging="400"/>
      <w:jc w:val="both"/>
    </w:pPr>
    <w:rPr>
      <w:rFonts w:ascii="Arial" w:eastAsia="MS Mincho" w:hAnsi="Arial" w:cs="Arial"/>
      <w:lang w:val="en-US" w:eastAsia="ja-JP"/>
    </w:rPr>
  </w:style>
  <w:style w:type="paragraph" w:styleId="ListContinue2">
    <w:name w:val="List Continue 2"/>
    <w:aliases w:val="list-2"/>
    <w:basedOn w:val="ListContinue"/>
    <w:rsid w:val="005279E0"/>
    <w:pPr>
      <w:tabs>
        <w:tab w:val="left" w:pos="800"/>
      </w:tabs>
      <w:overflowPunct/>
      <w:autoSpaceDE/>
      <w:autoSpaceDN/>
      <w:adjustRightInd/>
      <w:spacing w:after="240" w:line="230" w:lineRule="atLeast"/>
      <w:ind w:left="800" w:hanging="400"/>
      <w:contextualSpacing w:val="0"/>
      <w:jc w:val="both"/>
      <w:textAlignment w:val="auto"/>
    </w:pPr>
    <w:rPr>
      <w:rFonts w:ascii="Arial" w:hAnsi="Arial" w:cs="Arial"/>
      <w:sz w:val="20"/>
      <w:lang w:val="en-US" w:eastAsia="ja-JP"/>
    </w:rPr>
  </w:style>
  <w:style w:type="paragraph" w:styleId="ListContinue3">
    <w:name w:val="List Continue 3"/>
    <w:basedOn w:val="ListContinue"/>
    <w:rsid w:val="005279E0"/>
    <w:pPr>
      <w:tabs>
        <w:tab w:val="left" w:pos="1200"/>
      </w:tabs>
      <w:overflowPunct/>
      <w:autoSpaceDE/>
      <w:autoSpaceDN/>
      <w:adjustRightInd/>
      <w:spacing w:after="240" w:line="230" w:lineRule="atLeast"/>
      <w:ind w:left="1200" w:hanging="400"/>
      <w:contextualSpacing w:val="0"/>
      <w:jc w:val="both"/>
      <w:textAlignment w:val="auto"/>
    </w:pPr>
    <w:rPr>
      <w:rFonts w:ascii="Arial" w:hAnsi="Arial" w:cs="Arial"/>
      <w:sz w:val="20"/>
      <w:lang w:val="en-US" w:eastAsia="ja-JP"/>
    </w:rPr>
  </w:style>
  <w:style w:type="paragraph" w:styleId="ListContinue4">
    <w:name w:val="List Continue 4"/>
    <w:basedOn w:val="ListContinue"/>
    <w:rsid w:val="005279E0"/>
    <w:pPr>
      <w:tabs>
        <w:tab w:val="left" w:pos="1600"/>
      </w:tabs>
      <w:overflowPunct/>
      <w:autoSpaceDE/>
      <w:autoSpaceDN/>
      <w:adjustRightInd/>
      <w:spacing w:after="240" w:line="230" w:lineRule="atLeast"/>
      <w:ind w:left="1600" w:hanging="400"/>
      <w:contextualSpacing w:val="0"/>
      <w:jc w:val="both"/>
      <w:textAlignment w:val="auto"/>
    </w:pPr>
    <w:rPr>
      <w:rFonts w:ascii="Arial" w:hAnsi="Arial" w:cs="Arial"/>
      <w:sz w:val="20"/>
      <w:lang w:val="en-US" w:eastAsia="ja-JP"/>
    </w:rPr>
  </w:style>
  <w:style w:type="paragraph" w:customStyle="1" w:styleId="fields">
    <w:name w:val="fields"/>
    <w:basedOn w:val="Normal"/>
    <w:link w:val="fieldsZchn"/>
    <w:rsid w:val="005279E0"/>
    <w:pPr>
      <w:tabs>
        <w:tab w:val="left" w:pos="1440"/>
        <w:tab w:val="left" w:pos="8010"/>
      </w:tabs>
      <w:spacing w:after="0"/>
      <w:ind w:left="720" w:hanging="360"/>
    </w:pPr>
    <w:rPr>
      <w:rFonts w:ascii="Arial" w:hAnsi="Arial"/>
      <w:lang w:eastAsia="ja-JP"/>
    </w:rPr>
  </w:style>
  <w:style w:type="character" w:customStyle="1" w:styleId="fieldsZchn">
    <w:name w:val="fields Zchn"/>
    <w:link w:val="fields"/>
    <w:rsid w:val="005279E0"/>
    <w:rPr>
      <w:rFonts w:ascii="Arial" w:hAnsi="Arial"/>
      <w:lang w:val="en-GB" w:eastAsia="ja-JP"/>
    </w:rPr>
  </w:style>
  <w:style w:type="paragraph" w:customStyle="1" w:styleId="Atom">
    <w:name w:val="Atom"/>
    <w:basedOn w:val="Normal"/>
    <w:rsid w:val="005279E0"/>
    <w:pPr>
      <w:keepLines/>
      <w:spacing w:after="220"/>
    </w:pPr>
    <w:rPr>
      <w:rFonts w:ascii="Arial" w:hAnsi="Arial"/>
      <w:lang w:eastAsia="ja-JP"/>
    </w:rPr>
  </w:style>
  <w:style w:type="paragraph" w:customStyle="1" w:styleId="lastfield">
    <w:name w:val="lastfield"/>
    <w:basedOn w:val="fields"/>
    <w:link w:val="lastfieldZchn"/>
    <w:rsid w:val="005279E0"/>
    <w:pPr>
      <w:spacing w:after="220"/>
      <w:jc w:val="both"/>
    </w:pPr>
    <w:rPr>
      <w:rFonts w:eastAsia="Batang"/>
      <w:lang w:eastAsia="ko-KR"/>
    </w:rPr>
  </w:style>
  <w:style w:type="character" w:customStyle="1" w:styleId="lastfieldZchn">
    <w:name w:val="lastfield Zchn"/>
    <w:link w:val="lastfield"/>
    <w:rsid w:val="005279E0"/>
    <w:rPr>
      <w:rFonts w:ascii="Arial" w:eastAsia="Batang" w:hAnsi="Arial"/>
      <w:lang w:val="en-GB" w:eastAsia="ko-KR"/>
    </w:rPr>
  </w:style>
  <w:style w:type="character" w:customStyle="1" w:styleId="m1">
    <w:name w:val="m1"/>
    <w:rsid w:val="005279E0"/>
    <w:rPr>
      <w:color w:val="0000FF"/>
    </w:rPr>
  </w:style>
  <w:style w:type="character" w:customStyle="1" w:styleId="t1">
    <w:name w:val="t1"/>
    <w:rsid w:val="005279E0"/>
    <w:rPr>
      <w:color w:val="990000"/>
    </w:rPr>
  </w:style>
  <w:style w:type="character" w:customStyle="1" w:styleId="ns1">
    <w:name w:val="ns1"/>
    <w:rsid w:val="005279E0"/>
    <w:rPr>
      <w:color w:val="FF0000"/>
    </w:rPr>
  </w:style>
  <w:style w:type="character" w:customStyle="1" w:styleId="tx1">
    <w:name w:val="tx1"/>
    <w:rsid w:val="005279E0"/>
    <w:rPr>
      <w:b/>
      <w:bCs/>
    </w:rPr>
  </w:style>
  <w:style w:type="paragraph" w:styleId="BlockText">
    <w:name w:val="Block Text"/>
    <w:basedOn w:val="Normal"/>
    <w:rsid w:val="005279E0"/>
    <w:pPr>
      <w:spacing w:after="120"/>
      <w:ind w:left="2880" w:right="3586"/>
      <w:jc w:val="center"/>
    </w:pPr>
    <w:rPr>
      <w:rFonts w:ascii="Palatino" w:eastAsia="Batang" w:hAnsi="Palatino"/>
      <w:b/>
      <w:u w:val="single"/>
      <w:lang w:val="en-US"/>
    </w:rPr>
  </w:style>
  <w:style w:type="character" w:customStyle="1" w:styleId="Heading1Char1">
    <w:name w:val="Heading 1 Char1"/>
    <w:rsid w:val="005279E0"/>
    <w:rPr>
      <w:rFonts w:ascii="Calibri" w:eastAsia="Times New Roman" w:hAnsi="Calibri"/>
      <w:b/>
      <w:bCs/>
      <w:kern w:val="32"/>
      <w:sz w:val="32"/>
      <w:szCs w:val="32"/>
      <w:lang w:eastAsia="en-US"/>
    </w:rPr>
  </w:style>
  <w:style w:type="paragraph" w:customStyle="1" w:styleId="Note">
    <w:name w:val="Note"/>
    <w:basedOn w:val="Normal"/>
    <w:next w:val="Normal"/>
    <w:link w:val="NoteZchn"/>
    <w:rsid w:val="005279E0"/>
    <w:pPr>
      <w:tabs>
        <w:tab w:val="left" w:pos="960"/>
      </w:tabs>
      <w:spacing w:after="240" w:line="210" w:lineRule="atLeast"/>
      <w:jc w:val="both"/>
    </w:pPr>
    <w:rPr>
      <w:rFonts w:ascii="Arial" w:eastAsia="MS Mincho" w:hAnsi="Arial" w:cs="Arial"/>
      <w:sz w:val="18"/>
      <w:szCs w:val="18"/>
      <w:lang w:val="en-US" w:eastAsia="ja-JP"/>
    </w:rPr>
  </w:style>
  <w:style w:type="character" w:customStyle="1" w:styleId="NoteZchn">
    <w:name w:val="Note Zchn"/>
    <w:link w:val="Note"/>
    <w:rsid w:val="005279E0"/>
    <w:rPr>
      <w:rFonts w:ascii="Arial" w:eastAsia="MS Mincho" w:hAnsi="Arial" w:cs="Arial"/>
      <w:sz w:val="18"/>
      <w:szCs w:val="18"/>
      <w:lang w:val="en-US" w:eastAsia="ja-JP"/>
    </w:rPr>
  </w:style>
  <w:style w:type="paragraph" w:customStyle="1" w:styleId="Bearbeitung">
    <w:name w:val="Bearbeitung"/>
    <w:hidden/>
    <w:semiHidden/>
    <w:rsid w:val="005279E0"/>
    <w:rPr>
      <w:rFonts w:ascii="Times New Roman" w:hAnsi="Times New Roman"/>
      <w:lang w:val="en-GB" w:eastAsia="en-US"/>
    </w:rPr>
  </w:style>
  <w:style w:type="character" w:customStyle="1" w:styleId="BulletedlistChar">
    <w:name w:val="Bulleted list Char"/>
    <w:aliases w:val="L7 Char Char"/>
    <w:rsid w:val="005279E0"/>
    <w:rPr>
      <w:rFonts w:ascii="Arial" w:hAnsi="Arial"/>
      <w:lang w:val="en-GB" w:eastAsia="en-US"/>
    </w:rPr>
  </w:style>
  <w:style w:type="paragraph" w:customStyle="1" w:styleId="Figuretitle">
    <w:name w:val="Figure title"/>
    <w:basedOn w:val="Normal"/>
    <w:next w:val="Normal"/>
    <w:rsid w:val="005279E0"/>
    <w:pPr>
      <w:suppressAutoHyphens/>
      <w:spacing w:before="220" w:after="220" w:line="230" w:lineRule="atLeast"/>
      <w:jc w:val="center"/>
    </w:pPr>
    <w:rPr>
      <w:rFonts w:ascii="Arial" w:eastAsia="MS Mincho" w:hAnsi="Arial" w:cs="Arial"/>
      <w:b/>
      <w:bCs/>
      <w:lang w:val="en-US" w:eastAsia="ja-JP"/>
    </w:rPr>
  </w:style>
  <w:style w:type="paragraph" w:customStyle="1" w:styleId="Tabletitle">
    <w:name w:val="Table title"/>
    <w:basedOn w:val="Normal"/>
    <w:next w:val="Normal"/>
    <w:rsid w:val="005279E0"/>
    <w:pPr>
      <w:keepNext/>
      <w:suppressAutoHyphens/>
      <w:spacing w:before="120" w:after="120" w:line="230" w:lineRule="exact"/>
      <w:jc w:val="center"/>
    </w:pPr>
    <w:rPr>
      <w:rFonts w:ascii="Arial" w:eastAsia="MS Mincho" w:hAnsi="Arial" w:cs="Arial"/>
      <w:b/>
      <w:bCs/>
      <w:lang w:val="en-US" w:eastAsia="ja-JP"/>
    </w:rPr>
  </w:style>
  <w:style w:type="paragraph" w:customStyle="1" w:styleId="a2">
    <w:name w:val="a2"/>
    <w:basedOn w:val="Heading2"/>
    <w:next w:val="Normal"/>
    <w:rsid w:val="005279E0"/>
    <w:pPr>
      <w:keepLines w:val="0"/>
      <w:numPr>
        <w:ilvl w:val="1"/>
        <w:numId w:val="1"/>
      </w:numPr>
      <w:tabs>
        <w:tab w:val="left" w:pos="500"/>
        <w:tab w:val="left" w:pos="720"/>
      </w:tabs>
      <w:suppressAutoHyphens/>
      <w:spacing w:before="270" w:after="240" w:line="270" w:lineRule="exact"/>
    </w:pPr>
    <w:rPr>
      <w:rFonts w:eastAsia="MS Mincho"/>
      <w:b/>
      <w:sz w:val="24"/>
      <w:lang w:eastAsia="ja-JP"/>
    </w:rPr>
  </w:style>
  <w:style w:type="paragraph" w:customStyle="1" w:styleId="a3">
    <w:name w:val="a3"/>
    <w:basedOn w:val="Heading3"/>
    <w:next w:val="Normal"/>
    <w:rsid w:val="005279E0"/>
    <w:pPr>
      <w:keepLines w:val="0"/>
      <w:numPr>
        <w:ilvl w:val="2"/>
        <w:numId w:val="1"/>
      </w:numPr>
      <w:tabs>
        <w:tab w:val="left" w:pos="640"/>
        <w:tab w:val="left" w:pos="880"/>
      </w:tabs>
      <w:suppressAutoHyphens/>
      <w:spacing w:before="60" w:after="240" w:line="250" w:lineRule="exact"/>
    </w:pPr>
    <w:rPr>
      <w:rFonts w:eastAsia="MS Mincho"/>
      <w:b/>
      <w:sz w:val="22"/>
      <w:lang w:eastAsia="ja-JP"/>
    </w:rPr>
  </w:style>
  <w:style w:type="paragraph" w:customStyle="1" w:styleId="a4">
    <w:name w:val="a4"/>
    <w:basedOn w:val="Heading4"/>
    <w:next w:val="Normal"/>
    <w:rsid w:val="005279E0"/>
    <w:pPr>
      <w:keepLines w:val="0"/>
      <w:numPr>
        <w:ilvl w:val="3"/>
        <w:numId w:val="1"/>
      </w:numPr>
      <w:tabs>
        <w:tab w:val="left" w:pos="880"/>
      </w:tabs>
      <w:suppressAutoHyphens/>
      <w:spacing w:before="60" w:after="240" w:line="230" w:lineRule="exact"/>
    </w:pPr>
    <w:rPr>
      <w:rFonts w:eastAsia="MS Mincho"/>
      <w:b/>
      <w:sz w:val="20"/>
      <w:lang w:eastAsia="ja-JP"/>
    </w:rPr>
  </w:style>
  <w:style w:type="paragraph" w:customStyle="1" w:styleId="a5">
    <w:name w:val="a5"/>
    <w:basedOn w:val="Heading5"/>
    <w:next w:val="Normal"/>
    <w:rsid w:val="005279E0"/>
    <w:pPr>
      <w:keepLines w:val="0"/>
      <w:numPr>
        <w:ilvl w:val="4"/>
        <w:numId w:val="1"/>
      </w:numPr>
      <w:tabs>
        <w:tab w:val="left" w:pos="1140"/>
        <w:tab w:val="left" w:pos="1360"/>
      </w:tabs>
      <w:suppressAutoHyphens/>
      <w:spacing w:before="60" w:after="240" w:line="230" w:lineRule="exact"/>
    </w:pPr>
    <w:rPr>
      <w:rFonts w:eastAsia="MS Mincho"/>
      <w:b/>
      <w:sz w:val="20"/>
      <w:lang w:eastAsia="ja-JP"/>
    </w:rPr>
  </w:style>
  <w:style w:type="paragraph" w:customStyle="1" w:styleId="a6">
    <w:name w:val="a6"/>
    <w:basedOn w:val="Heading6"/>
    <w:next w:val="Normal"/>
    <w:rsid w:val="005279E0"/>
    <w:pPr>
      <w:keepLines w:val="0"/>
      <w:numPr>
        <w:ilvl w:val="5"/>
        <w:numId w:val="1"/>
      </w:numPr>
      <w:tabs>
        <w:tab w:val="left" w:pos="1140"/>
        <w:tab w:val="left" w:pos="1360"/>
      </w:tabs>
      <w:suppressAutoHyphens/>
      <w:spacing w:before="60" w:after="240" w:line="230" w:lineRule="exact"/>
    </w:pPr>
    <w:rPr>
      <w:rFonts w:eastAsia="MS Mincho"/>
      <w:b/>
      <w:lang w:eastAsia="ja-JP"/>
    </w:rPr>
  </w:style>
  <w:style w:type="paragraph" w:customStyle="1" w:styleId="ANNEX">
    <w:name w:val="ANNEX"/>
    <w:basedOn w:val="Normal"/>
    <w:next w:val="Normal"/>
    <w:rsid w:val="005279E0"/>
    <w:pPr>
      <w:keepNext/>
      <w:pageBreakBefore/>
      <w:numPr>
        <w:numId w:val="1"/>
      </w:numPr>
      <w:spacing w:after="760" w:line="310" w:lineRule="exact"/>
      <w:jc w:val="center"/>
      <w:outlineLvl w:val="0"/>
    </w:pPr>
    <w:rPr>
      <w:rFonts w:ascii="Arial" w:eastAsia="MS Mincho" w:hAnsi="Arial"/>
      <w:b/>
      <w:sz w:val="28"/>
      <w:lang w:eastAsia="ja-JP"/>
    </w:rPr>
  </w:style>
  <w:style w:type="paragraph" w:customStyle="1" w:styleId="zzLc5">
    <w:name w:val="zzLc5"/>
    <w:basedOn w:val="Normal"/>
    <w:next w:val="Normal"/>
    <w:rsid w:val="005279E0"/>
    <w:pPr>
      <w:spacing w:after="240" w:line="230" w:lineRule="atLeast"/>
    </w:pPr>
    <w:rPr>
      <w:rFonts w:ascii="Arial" w:eastAsia="MS Mincho" w:hAnsi="Arial"/>
      <w:lang w:eastAsia="ja-JP"/>
    </w:rPr>
  </w:style>
  <w:style w:type="paragraph" w:customStyle="1" w:styleId="zzLc6">
    <w:name w:val="zzLc6"/>
    <w:basedOn w:val="Normal"/>
    <w:next w:val="Normal"/>
    <w:rsid w:val="005279E0"/>
    <w:pPr>
      <w:spacing w:after="240" w:line="230" w:lineRule="atLeast"/>
    </w:pPr>
    <w:rPr>
      <w:rFonts w:ascii="Arial" w:eastAsia="MS Mincho" w:hAnsi="Arial"/>
      <w:lang w:eastAsia="ja-JP"/>
    </w:rPr>
  </w:style>
  <w:style w:type="paragraph" w:customStyle="1" w:styleId="ColorfulList-Accent11">
    <w:name w:val="Colorful List - Accent 11"/>
    <w:basedOn w:val="Normal"/>
    <w:qFormat/>
    <w:rsid w:val="005279E0"/>
    <w:pPr>
      <w:spacing w:after="240"/>
      <w:ind w:left="720"/>
      <w:contextualSpacing/>
    </w:pPr>
    <w:rPr>
      <w:rFonts w:ascii="Arial" w:hAnsi="Arial"/>
      <w:szCs w:val="22"/>
      <w:lang w:val="en-US" w:bidi="en-US"/>
    </w:rPr>
  </w:style>
  <w:style w:type="paragraph" w:customStyle="1" w:styleId="Terms">
    <w:name w:val="Term(s)"/>
    <w:basedOn w:val="Normal"/>
    <w:next w:val="Normal"/>
    <w:rsid w:val="005279E0"/>
    <w:pPr>
      <w:keepNext/>
      <w:suppressAutoHyphens/>
      <w:spacing w:after="0" w:line="230" w:lineRule="atLeast"/>
    </w:pPr>
    <w:rPr>
      <w:rFonts w:ascii="Arial" w:eastAsia="MS Mincho" w:hAnsi="Arial" w:cs="Arial"/>
      <w:b/>
      <w:bCs/>
      <w:lang w:val="en-US" w:eastAsia="ja-JP"/>
    </w:rPr>
  </w:style>
  <w:style w:type="paragraph" w:customStyle="1" w:styleId="TermNum">
    <w:name w:val="TermNum"/>
    <w:basedOn w:val="Normal"/>
    <w:next w:val="Terms"/>
    <w:rsid w:val="005279E0"/>
    <w:pPr>
      <w:keepNext/>
      <w:spacing w:after="0" w:line="230" w:lineRule="atLeast"/>
      <w:jc w:val="both"/>
    </w:pPr>
    <w:rPr>
      <w:rFonts w:ascii="Arial" w:eastAsia="MS Mincho" w:hAnsi="Arial" w:cs="Arial"/>
      <w:b/>
      <w:bCs/>
      <w:lang w:val="en-US" w:eastAsia="ja-JP"/>
    </w:rPr>
  </w:style>
  <w:style w:type="paragraph" w:customStyle="1" w:styleId="TableEntry">
    <w:name w:val="Table Entry"/>
    <w:basedOn w:val="Normal"/>
    <w:qFormat/>
    <w:rsid w:val="005279E0"/>
    <w:pPr>
      <w:spacing w:after="160" w:line="259" w:lineRule="auto"/>
    </w:pPr>
    <w:rPr>
      <w:rFonts w:eastAsia="Cambria"/>
      <w:szCs w:val="22"/>
      <w:lang w:val="en-US"/>
    </w:rPr>
  </w:style>
  <w:style w:type="character" w:customStyle="1" w:styleId="HTTPResponse">
    <w:name w:val="HTTP Response"/>
    <w:uiPriority w:val="1"/>
    <w:qFormat/>
    <w:rsid w:val="006D3BE2"/>
    <w:rPr>
      <w:rFonts w:ascii="Arial" w:hAnsi="Arial" w:cs="Courier New"/>
      <w:i/>
      <w:sz w:val="18"/>
      <w:lang w:val="en-US"/>
    </w:rPr>
  </w:style>
  <w:style w:type="character" w:customStyle="1" w:styleId="URLchar">
    <w:name w:val="URL char"/>
    <w:uiPriority w:val="1"/>
    <w:qFormat/>
    <w:rsid w:val="006D3BE2"/>
    <w:rPr>
      <w:rFonts w:ascii="Courier New" w:hAnsi="Courier New"/>
      <w:w w:val="90"/>
    </w:rPr>
  </w:style>
  <w:style w:type="table" w:customStyle="1" w:styleId="ETSItablestyle">
    <w:name w:val="ETSI table style"/>
    <w:basedOn w:val="TableNormal"/>
    <w:uiPriority w:val="99"/>
    <w:rsid w:val="006D3BE2"/>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Method">
    <w:name w:val="Code Method"/>
    <w:basedOn w:val="DefaultParagraphFont"/>
    <w:uiPriority w:val="1"/>
    <w:qFormat/>
    <w:rsid w:val="006D3BE2"/>
    <w:rPr>
      <w:rFonts w:ascii="Courier New" w:hAnsi="Courier New" w:cs="Courier New"/>
      <w:w w:val="90"/>
    </w:rPr>
  </w:style>
  <w:style w:type="character" w:customStyle="1" w:styleId="inner-object">
    <w:name w:val="inner-object"/>
    <w:rsid w:val="006D3BE2"/>
  </w:style>
  <w:style w:type="character" w:customStyle="1" w:styleId="false">
    <w:name w:val="false"/>
    <w:rsid w:val="006D3BE2"/>
  </w:style>
  <w:style w:type="character" w:customStyle="1" w:styleId="Datatypechar">
    <w:name w:val="Data type (char)"/>
    <w:basedOn w:val="DefaultParagraphFont"/>
    <w:uiPriority w:val="1"/>
    <w:qFormat/>
    <w:rsid w:val="006D3BE2"/>
    <w:rPr>
      <w:rFonts w:ascii="Courier New" w:hAnsi="Courier New"/>
      <w:w w:val="90"/>
    </w:rPr>
  </w:style>
  <w:style w:type="paragraph" w:customStyle="1" w:styleId="DataType">
    <w:name w:val="Data Type"/>
    <w:basedOn w:val="TAL"/>
    <w:qFormat/>
    <w:rsid w:val="006D3BE2"/>
    <w:pPr>
      <w:overflowPunct w:val="0"/>
      <w:autoSpaceDE w:val="0"/>
      <w:autoSpaceDN w:val="0"/>
      <w:adjustRightInd w:val="0"/>
      <w:textAlignment w:val="baseline"/>
    </w:pPr>
    <w:rPr>
      <w:rFonts w:ascii="Courier New" w:hAnsi="Courier New" w:cs="Courier New"/>
      <w:w w:val="90"/>
    </w:rPr>
  </w:style>
  <w:style w:type="character" w:customStyle="1" w:styleId="TAHCar">
    <w:name w:val="TAH Car"/>
    <w:rsid w:val="006D3BE2"/>
    <w:rPr>
      <w:rFonts w:ascii="Arial" w:hAnsi="Arial"/>
      <w:b/>
      <w:sz w:val="18"/>
      <w:lang w:val="en-GB" w:eastAsia="en-US"/>
    </w:rPr>
  </w:style>
  <w:style w:type="character" w:customStyle="1" w:styleId="EXCar">
    <w:name w:val="EX Car"/>
    <w:rsid w:val="006D3BE2"/>
    <w:rPr>
      <w:lang w:val="en-GB" w:eastAsia="en-US"/>
    </w:rPr>
  </w:style>
  <w:style w:type="paragraph" w:styleId="TOCHeading">
    <w:name w:val="TOC Heading"/>
    <w:basedOn w:val="Heading1"/>
    <w:next w:val="Normal"/>
    <w:uiPriority w:val="39"/>
    <w:unhideWhenUsed/>
    <w:qFormat/>
    <w:rsid w:val="006D3BE2"/>
    <w:pPr>
      <w:pBdr>
        <w:top w:val="none" w:sz="0" w:space="0" w:color="auto"/>
      </w:pBdr>
      <w:spacing w:after="0" w:line="259" w:lineRule="auto"/>
      <w:ind w:left="0" w:firstLine="0"/>
      <w:outlineLvl w:val="9"/>
    </w:pPr>
    <w:rPr>
      <w:rFonts w:asciiTheme="majorHAnsi" w:eastAsiaTheme="majorEastAsia" w:hAnsiTheme="majorHAnsi" w:cstheme="majorBidi"/>
      <w:color w:val="365F91" w:themeColor="accent1" w:themeShade="BF"/>
      <w:sz w:val="32"/>
      <w:szCs w:val="32"/>
      <w:lang w:val="en-US"/>
    </w:rPr>
  </w:style>
  <w:style w:type="paragraph" w:customStyle="1" w:styleId="Snipped">
    <w:name w:val="Snipped"/>
    <w:basedOn w:val="Normal"/>
    <w:qFormat/>
    <w:rsid w:val="008D585B"/>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90405">
      <w:bodyDiv w:val="1"/>
      <w:marLeft w:val="0"/>
      <w:marRight w:val="0"/>
      <w:marTop w:val="0"/>
      <w:marBottom w:val="0"/>
      <w:divBdr>
        <w:top w:val="none" w:sz="0" w:space="0" w:color="auto"/>
        <w:left w:val="none" w:sz="0" w:space="0" w:color="auto"/>
        <w:bottom w:val="none" w:sz="0" w:space="0" w:color="auto"/>
        <w:right w:val="none" w:sz="0" w:space="0" w:color="auto"/>
      </w:divBdr>
    </w:div>
    <w:div w:id="761680724">
      <w:bodyDiv w:val="1"/>
      <w:marLeft w:val="0"/>
      <w:marRight w:val="0"/>
      <w:marTop w:val="0"/>
      <w:marBottom w:val="0"/>
      <w:divBdr>
        <w:top w:val="none" w:sz="0" w:space="0" w:color="auto"/>
        <w:left w:val="none" w:sz="0" w:space="0" w:color="auto"/>
        <w:bottom w:val="none" w:sz="0" w:space="0" w:color="auto"/>
        <w:right w:val="none" w:sz="0" w:space="0" w:color="auto"/>
      </w:divBdr>
    </w:div>
    <w:div w:id="810290987">
      <w:bodyDiv w:val="1"/>
      <w:marLeft w:val="0"/>
      <w:marRight w:val="0"/>
      <w:marTop w:val="0"/>
      <w:marBottom w:val="0"/>
      <w:divBdr>
        <w:top w:val="none" w:sz="0" w:space="0" w:color="auto"/>
        <w:left w:val="none" w:sz="0" w:space="0" w:color="auto"/>
        <w:bottom w:val="none" w:sz="0" w:space="0" w:color="auto"/>
        <w:right w:val="none" w:sz="0" w:space="0" w:color="auto"/>
      </w:divBdr>
    </w:div>
    <w:div w:id="946471073">
      <w:bodyDiv w:val="1"/>
      <w:marLeft w:val="0"/>
      <w:marRight w:val="0"/>
      <w:marTop w:val="0"/>
      <w:marBottom w:val="0"/>
      <w:divBdr>
        <w:top w:val="none" w:sz="0" w:space="0" w:color="auto"/>
        <w:left w:val="none" w:sz="0" w:space="0" w:color="auto"/>
        <w:bottom w:val="none" w:sz="0" w:space="0" w:color="auto"/>
        <w:right w:val="none" w:sz="0" w:space="0" w:color="auto"/>
      </w:divBdr>
      <w:divsChild>
        <w:div w:id="29496533">
          <w:marLeft w:val="216"/>
          <w:marRight w:val="0"/>
          <w:marTop w:val="240"/>
          <w:marBottom w:val="0"/>
          <w:divBdr>
            <w:top w:val="none" w:sz="0" w:space="0" w:color="auto"/>
            <w:left w:val="none" w:sz="0" w:space="0" w:color="auto"/>
            <w:bottom w:val="none" w:sz="0" w:space="0" w:color="auto"/>
            <w:right w:val="none" w:sz="0" w:space="0" w:color="auto"/>
          </w:divBdr>
        </w:div>
      </w:divsChild>
    </w:div>
    <w:div w:id="957644765">
      <w:bodyDiv w:val="1"/>
      <w:marLeft w:val="0"/>
      <w:marRight w:val="0"/>
      <w:marTop w:val="0"/>
      <w:marBottom w:val="0"/>
      <w:divBdr>
        <w:top w:val="none" w:sz="0" w:space="0" w:color="auto"/>
        <w:left w:val="none" w:sz="0" w:space="0" w:color="auto"/>
        <w:bottom w:val="none" w:sz="0" w:space="0" w:color="auto"/>
        <w:right w:val="none" w:sz="0" w:space="0" w:color="auto"/>
      </w:divBdr>
    </w:div>
    <w:div w:id="1063482263">
      <w:bodyDiv w:val="1"/>
      <w:marLeft w:val="0"/>
      <w:marRight w:val="0"/>
      <w:marTop w:val="0"/>
      <w:marBottom w:val="0"/>
      <w:divBdr>
        <w:top w:val="none" w:sz="0" w:space="0" w:color="auto"/>
        <w:left w:val="none" w:sz="0" w:space="0" w:color="auto"/>
        <w:bottom w:val="none" w:sz="0" w:space="0" w:color="auto"/>
        <w:right w:val="none" w:sz="0" w:space="0" w:color="auto"/>
      </w:divBdr>
    </w:div>
    <w:div w:id="1106536765">
      <w:bodyDiv w:val="1"/>
      <w:marLeft w:val="0"/>
      <w:marRight w:val="0"/>
      <w:marTop w:val="0"/>
      <w:marBottom w:val="0"/>
      <w:divBdr>
        <w:top w:val="none" w:sz="0" w:space="0" w:color="auto"/>
        <w:left w:val="none" w:sz="0" w:space="0" w:color="auto"/>
        <w:bottom w:val="none" w:sz="0" w:space="0" w:color="auto"/>
        <w:right w:val="none" w:sz="0" w:space="0" w:color="auto"/>
      </w:divBdr>
    </w:div>
    <w:div w:id="1144472494">
      <w:bodyDiv w:val="1"/>
      <w:marLeft w:val="0"/>
      <w:marRight w:val="0"/>
      <w:marTop w:val="0"/>
      <w:marBottom w:val="0"/>
      <w:divBdr>
        <w:top w:val="none" w:sz="0" w:space="0" w:color="auto"/>
        <w:left w:val="none" w:sz="0" w:space="0" w:color="auto"/>
        <w:bottom w:val="none" w:sz="0" w:space="0" w:color="auto"/>
        <w:right w:val="none" w:sz="0" w:space="0" w:color="auto"/>
      </w:divBdr>
    </w:div>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 w:id="1412048164">
      <w:bodyDiv w:val="1"/>
      <w:marLeft w:val="0"/>
      <w:marRight w:val="0"/>
      <w:marTop w:val="0"/>
      <w:marBottom w:val="0"/>
      <w:divBdr>
        <w:top w:val="none" w:sz="0" w:space="0" w:color="auto"/>
        <w:left w:val="none" w:sz="0" w:space="0" w:color="auto"/>
        <w:bottom w:val="none" w:sz="0" w:space="0" w:color="auto"/>
        <w:right w:val="none" w:sz="0" w:space="0" w:color="auto"/>
      </w:divBdr>
    </w:div>
    <w:div w:id="1576281073">
      <w:bodyDiv w:val="1"/>
      <w:marLeft w:val="0"/>
      <w:marRight w:val="0"/>
      <w:marTop w:val="0"/>
      <w:marBottom w:val="0"/>
      <w:divBdr>
        <w:top w:val="none" w:sz="0" w:space="0" w:color="auto"/>
        <w:left w:val="none" w:sz="0" w:space="0" w:color="auto"/>
        <w:bottom w:val="none" w:sz="0" w:space="0" w:color="auto"/>
        <w:right w:val="none" w:sz="0" w:space="0" w:color="auto"/>
      </w:divBdr>
    </w:div>
    <w:div w:id="1633439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6591566-9234-4E92-95B0-FE851159B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5C9C54-2976-45DC-865F-E5ABC6A70810}">
  <ds:schemaRefs>
    <ds:schemaRef ds:uri="http://schemas.openxmlformats.org/officeDocument/2006/bibliography"/>
  </ds:schemaRefs>
</ds:datastoreItem>
</file>

<file path=customXml/itemProps3.xml><?xml version="1.0" encoding="utf-8"?>
<ds:datastoreItem xmlns:ds="http://schemas.openxmlformats.org/officeDocument/2006/customXml" ds:itemID="{4FB92593-2619-4946-817A-901E49B6C6F1}">
  <ds:schemaRefs>
    <ds:schemaRef ds:uri="http://schemas.microsoft.com/sharepoint/v3/contenttype/forms"/>
  </ds:schemaRefs>
</ds:datastoreItem>
</file>

<file path=customXml/itemProps4.xml><?xml version="1.0" encoding="utf-8"?>
<ds:datastoreItem xmlns:ds="http://schemas.openxmlformats.org/officeDocument/2006/customXml" ds:itemID="{B40FFE24-6470-4AB1-BEC1-9AF99EE9D6C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Pages>
  <Words>368</Words>
  <Characters>2537</Characters>
  <Application>Microsoft Office Word</Application>
  <DocSecurity>0</DocSecurity>
  <Lines>21</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Charles Lo (021522)</cp:lastModifiedBy>
  <cp:revision>14</cp:revision>
  <cp:lastPrinted>1900-01-01T08:00:00Z</cp:lastPrinted>
  <dcterms:created xsi:type="dcterms:W3CDTF">2022-02-16T00:49:00Z</dcterms:created>
  <dcterms:modified xsi:type="dcterms:W3CDTF">2022-02-16T00:57:00Z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0x010100EB28163D68FE8E4D9361964FDD814FC4</vt:lpwstr>
  </property>
</Properties>
</file>